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36B58" w:rsidR="002F37B7" w:rsidP="00736B58" w:rsidRDefault="002F37B7" w14:paraId="5445ae6" w14:textId="5445ae6">
      <w:pPr>
        <w15:collapsed w:val="false"/>
      </w:pPr>
      <w:bookmarkStart w:name="_GoBack" w:id="0"/>
      <w:bookmarkEnd w:id="0"/>
      <w:r w:rsidRPr="00736B58">
        <w:t xml:space="preserve">        </w:t>
      </w:r>
      <w:r w:rsidRPr="00736B58">
        <w:rPr>
          <w:noProof/>
          <w:lang w:eastAsia="hr-HR"/>
        </w:rPr>
        <w:drawing>
          <wp:inline distT="0" distB="0" distL="0" distR="0">
            <wp:extent cx="723900" cy="965835"/>
            <wp:effectExtent l="0" t="0" r="0" b="571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5835"/>
                    </a:xfrm>
                    <a:prstGeom prst="rect">
                      <a:avLst/>
                    </a:prstGeom>
                    <a:noFill/>
                    <a:ln>
                      <a:noFill/>
                    </a:ln>
                  </pic:spPr>
                </pic:pic>
              </a:graphicData>
            </a:graphic>
          </wp:inline>
        </w:drawing>
      </w:r>
    </w:p>
    <w:p w:rsidRPr="00736B58" w:rsidR="002F37B7" w:rsidP="00736B58" w:rsidRDefault="002F37B7">
      <w:r w:rsidRPr="00736B58">
        <w:t>Republika Hrvatska</w:t>
      </w:r>
    </w:p>
    <w:p w:rsidRPr="00736B58" w:rsidR="002F37B7" w:rsidP="00736B58" w:rsidRDefault="002F37B7">
      <w:r w:rsidRPr="00736B58">
        <w:t>Općinski sud u Rijeci</w:t>
      </w:r>
    </w:p>
    <w:p w:rsidRPr="00736B58" w:rsidR="002F37B7" w:rsidP="00736B58" w:rsidRDefault="002F37B7">
      <w:r w:rsidRPr="00736B58">
        <w:t>Prekršajni odjel</w:t>
      </w:r>
    </w:p>
    <w:p w:rsidRPr="00736B58" w:rsidR="002F37B7" w:rsidP="00736B58" w:rsidRDefault="002F37B7"/>
    <w:p w:rsidRPr="00745964" w:rsidR="00183183" w:rsidP="008E1D71" w:rsidRDefault="002F37B7">
      <w:pPr>
        <w:jc w:val="right"/>
      </w:pPr>
      <w:r w:rsidRPr="00736B58">
        <w:t>Poslovni broj</w:t>
      </w:r>
      <w:r w:rsidRPr="00736B58">
        <w:tab/>
        <w:t>Pp</w:t>
      </w:r>
      <w:r w:rsidR="00AA4A52">
        <w:t>-</w:t>
      </w:r>
      <w:r w:rsidR="000F3204">
        <w:t>1979</w:t>
      </w:r>
      <w:r w:rsidR="00094FC6">
        <w:t>/202</w:t>
      </w:r>
      <w:r w:rsidR="000F3204">
        <w:t>3</w:t>
      </w:r>
      <w:r w:rsidR="00094FC6">
        <w:t>-</w:t>
      </w:r>
      <w:r w:rsidR="00B91F62">
        <w:t>9</w:t>
      </w:r>
    </w:p>
    <w:p w:rsidRPr="00745964" w:rsidR="00183183" w:rsidP="00122A88" w:rsidRDefault="00183183"/>
    <w:p w:rsidRPr="00745964" w:rsidR="00183183" w:rsidP="00122A88" w:rsidRDefault="00786480">
      <w:pPr>
        <w:jc w:val="center"/>
      </w:pPr>
      <w:r w:rsidRPr="00745964">
        <w:t xml:space="preserve">U  I M E  </w:t>
      </w:r>
      <w:r w:rsidRPr="00745964" w:rsidR="00183183">
        <w:t xml:space="preserve">R E P U B L I K </w:t>
      </w:r>
      <w:r w:rsidRPr="00745964">
        <w:t>E  H R V A T S K E</w:t>
      </w:r>
    </w:p>
    <w:p w:rsidRPr="00745964" w:rsidR="00183183" w:rsidP="00122A88" w:rsidRDefault="00183183"/>
    <w:p w:rsidRPr="00745964" w:rsidR="00183183" w:rsidP="00122A88" w:rsidRDefault="00786480">
      <w:pPr>
        <w:jc w:val="center"/>
      </w:pPr>
      <w:r w:rsidRPr="00745964">
        <w:t>P R E S U D A</w:t>
      </w:r>
    </w:p>
    <w:p w:rsidRPr="00745964" w:rsidR="000C0940" w:rsidP="000C0940" w:rsidRDefault="000C0940"/>
    <w:p w:rsidRPr="004C2D84" w:rsidR="00646606" w:rsidRDefault="00183183">
      <w:pPr>
        <w:rPr>
          <w:shd w:val="clear" w:color="auto" w:fill="FFFFFF"/>
        </w:rPr>
      </w:pPr>
      <w:r w:rsidRPr="00745964">
        <w:t xml:space="preserve">Općinski sud u Rijeci, po sucu </w:t>
      </w:r>
      <w:r w:rsidR="000F3204">
        <w:t xml:space="preserve">Sanji Crljen Mrvoš </w:t>
      </w:r>
      <w:r w:rsidRPr="00745964">
        <w:t xml:space="preserve">uz sudjelovanje </w:t>
      </w:r>
      <w:r w:rsidR="000F3204">
        <w:t>Maje Lekić</w:t>
      </w:r>
      <w:r w:rsidRPr="00745964">
        <w:t xml:space="preserve"> </w:t>
      </w:r>
      <w:r w:rsidRPr="00745964" w:rsidR="00F1523E">
        <w:t xml:space="preserve">kao zapisničara, u prekršajnom postupku protiv </w:t>
      </w:r>
      <w:r w:rsidRPr="00745964" w:rsidR="00D004FE">
        <w:t>okrivljen</w:t>
      </w:r>
      <w:r w:rsidRPr="00745964" w:rsidR="008F3E2B">
        <w:t xml:space="preserve">og </w:t>
      </w:r>
      <w:r w:rsidR="000F3204">
        <w:t>Tonija Zahtile</w:t>
      </w:r>
      <w:r w:rsidRPr="00745964" w:rsidR="00F1523E">
        <w:t xml:space="preserve">, zbog prekršaja iz članka </w:t>
      </w:r>
      <w:r w:rsidR="00094FC6">
        <w:t>39</w:t>
      </w:r>
      <w:r w:rsidR="00B91F62">
        <w:t>.</w:t>
      </w:r>
      <w:r w:rsidRPr="00745964" w:rsidR="00EA1E9B">
        <w:t xml:space="preserve"> </w:t>
      </w:r>
      <w:r w:rsidRPr="00745964" w:rsidR="00C72CA1">
        <w:t xml:space="preserve">stavka </w:t>
      </w:r>
      <w:r w:rsidR="00094FC6">
        <w:t>1</w:t>
      </w:r>
      <w:r w:rsidRPr="00745964" w:rsidR="00C72CA1">
        <w:t xml:space="preserve">. </w:t>
      </w:r>
      <w:r w:rsidR="00094FC6">
        <w:t xml:space="preserve">točke </w:t>
      </w:r>
      <w:r w:rsidR="000F3204">
        <w:t>5</w:t>
      </w:r>
      <w:r w:rsidR="00094FC6">
        <w:t xml:space="preserve">. </w:t>
      </w:r>
      <w:r w:rsidRPr="00094FC6" w:rsidR="00094FC6">
        <w:t>Zakon</w:t>
      </w:r>
      <w:r w:rsidR="00094FC6">
        <w:t>a</w:t>
      </w:r>
      <w:r w:rsidRPr="00094FC6" w:rsidR="00094FC6">
        <w:t xml:space="preserve"> o sprječavanju nereda na športskim natjecanjima (Narodne novine</w:t>
      </w:r>
      <w:r w:rsidR="00094FC6">
        <w:t xml:space="preserve"> broj </w:t>
      </w:r>
      <w:r w:rsidRPr="00094FC6" w:rsidR="00094FC6">
        <w:t>117/03, 71/06, 43/09</w:t>
      </w:r>
      <w:r w:rsidR="00D03B5B">
        <w:t>,</w:t>
      </w:r>
      <w:r w:rsidRPr="00094FC6" w:rsidR="00094FC6">
        <w:t xml:space="preserve"> 34/11</w:t>
      </w:r>
      <w:r w:rsidR="00D03B5B">
        <w:t xml:space="preserve"> i 114/22</w:t>
      </w:r>
      <w:r w:rsidR="00094FC6">
        <w:t xml:space="preserve">, dalje: </w:t>
      </w:r>
      <w:r w:rsidRPr="00094FC6" w:rsidR="00094FC6">
        <w:t>Z</w:t>
      </w:r>
      <w:r w:rsidR="00094FC6">
        <w:t>SNŠN</w:t>
      </w:r>
      <w:r w:rsidRPr="00094FC6" w:rsidR="00094FC6">
        <w:t>)</w:t>
      </w:r>
      <w:r w:rsidRPr="00745964" w:rsidR="00E12CE6">
        <w:t xml:space="preserve">, </w:t>
      </w:r>
      <w:r w:rsidRPr="00745964" w:rsidR="00D004FE">
        <w:t xml:space="preserve">u povodu </w:t>
      </w:r>
      <w:r w:rsidRPr="00745964" w:rsidR="00E12CE6">
        <w:t xml:space="preserve">optužnog prijedloga </w:t>
      </w:r>
      <w:r w:rsidRPr="00745964" w:rsidR="00613E6B">
        <w:t xml:space="preserve">Ministarstva unutarnjih poslova </w:t>
      </w:r>
      <w:r w:rsidRPr="00745964" w:rsidR="00F30BFD">
        <w:t>Policijske</w:t>
      </w:r>
      <w:r w:rsidRPr="00745964" w:rsidR="00613E6B">
        <w:t xml:space="preserve"> uprave primorsko-goranske </w:t>
      </w:r>
      <w:r w:rsidR="00A36B98">
        <w:t>Prve</w:t>
      </w:r>
      <w:r w:rsidR="001904AB">
        <w:t xml:space="preserve"> policijske postaje </w:t>
      </w:r>
      <w:r w:rsidR="00793D8C">
        <w:t xml:space="preserve">Rijeka </w:t>
      </w:r>
      <w:r w:rsidR="000F3204">
        <w:t xml:space="preserve">Klasa: 211-07/23-5/14105 od 29. svibnja 2023., </w:t>
      </w:r>
      <w:r w:rsidRPr="00745964" w:rsidR="00E6409F">
        <w:t>nakon javne i glav</w:t>
      </w:r>
      <w:r w:rsidR="000F3204">
        <w:t>n</w:t>
      </w:r>
      <w:r w:rsidRPr="00745964" w:rsidR="00E6409F">
        <w:t xml:space="preserve">e rasprave održane </w:t>
      </w:r>
      <w:r w:rsidR="0038678C">
        <w:t>2</w:t>
      </w:r>
      <w:r w:rsidR="000F3204">
        <w:t>5</w:t>
      </w:r>
      <w:r w:rsidRPr="00745964" w:rsidR="00E6409F">
        <w:t xml:space="preserve">. </w:t>
      </w:r>
      <w:r w:rsidR="000F3204">
        <w:t>ožujka</w:t>
      </w:r>
      <w:r w:rsidR="0038678C">
        <w:t xml:space="preserve"> 202</w:t>
      </w:r>
      <w:r w:rsidR="000F3204">
        <w:t>6</w:t>
      </w:r>
      <w:r w:rsidRPr="00745964" w:rsidR="00E6409F">
        <w:t xml:space="preserve">. u </w:t>
      </w:r>
      <w:r w:rsidR="000F3204">
        <w:t xml:space="preserve">odsutnosti uredno pozvanih </w:t>
      </w:r>
      <w:r w:rsidR="0038678C">
        <w:t>okrivljenika</w:t>
      </w:r>
      <w:r w:rsidR="000F3204">
        <w:t xml:space="preserve"> i</w:t>
      </w:r>
      <w:r w:rsidR="0038678C">
        <w:t xml:space="preserve"> predstavnika ovlaštenog tužitelja</w:t>
      </w:r>
      <w:r w:rsidR="00F47E5D">
        <w:t xml:space="preserve">, </w:t>
      </w:r>
      <w:r w:rsidR="000F3204">
        <w:t>25</w:t>
      </w:r>
      <w:r w:rsidRPr="00745964" w:rsidR="000F3204">
        <w:t xml:space="preserve">. </w:t>
      </w:r>
      <w:r w:rsidR="000F3204">
        <w:t>ožujka 2026</w:t>
      </w:r>
      <w:r w:rsidRPr="00745964" w:rsidR="00E6409F">
        <w:t xml:space="preserve">. javno </w:t>
      </w:r>
      <w:r w:rsidR="0038678C">
        <w:t>o</w:t>
      </w:r>
      <w:r w:rsidRPr="00745964" w:rsidR="00E6409F">
        <w:t xml:space="preserve">bjavivši u odsutnosti </w:t>
      </w:r>
      <w:r w:rsidRPr="00745964" w:rsidR="00202956">
        <w:t>stranaka i sudionika</w:t>
      </w:r>
      <w:r w:rsidRPr="00745964" w:rsidR="00E6409F">
        <w:t>,</w:t>
      </w:r>
    </w:p>
    <w:p w:rsidRPr="004C2D84" w:rsidR="00E6409F" w:rsidRDefault="00E6409F">
      <w:pPr>
        <w:rPr>
          <w:shd w:val="clear" w:color="auto" w:fill="FFFFFF"/>
        </w:rPr>
      </w:pPr>
    </w:p>
    <w:p w:rsidRPr="004C2D84" w:rsidR="00646606" w:rsidP="00646606" w:rsidRDefault="00786480">
      <w:pPr>
        <w:jc w:val="center"/>
        <w:rPr>
          <w:shd w:val="clear" w:color="auto" w:fill="FFFFFF"/>
        </w:rPr>
      </w:pPr>
      <w:r w:rsidRPr="004C2D84">
        <w:rPr>
          <w:shd w:val="clear" w:color="auto" w:fill="FFFFFF"/>
        </w:rPr>
        <w:t>p r e s u d i o</w:t>
      </w:r>
      <w:r w:rsidRPr="004C2D84" w:rsidR="00646606">
        <w:rPr>
          <w:shd w:val="clear" w:color="auto" w:fill="FFFFFF"/>
        </w:rPr>
        <w:t xml:space="preserve">  j e</w:t>
      </w:r>
    </w:p>
    <w:p w:rsidRPr="004C2D84" w:rsidR="00646606" w:rsidRDefault="00646606"/>
    <w:p w:rsidR="00772246" w:rsidP="003E64DD" w:rsidRDefault="0053051B">
      <w:r w:rsidRPr="004C2D84">
        <w:t>I.</w:t>
      </w:r>
      <w:r w:rsidRPr="004C2D84" w:rsidR="003122EF">
        <w:tab/>
      </w:r>
      <w:r w:rsidR="003E64DD">
        <w:t>Okrivljen</w:t>
      </w:r>
      <w:r w:rsidR="00233D78">
        <w:t>i</w:t>
      </w:r>
      <w:r w:rsidR="003E64DD">
        <w:t xml:space="preserve"> </w:t>
      </w:r>
      <w:r w:rsidR="000F3204">
        <w:t xml:space="preserve">Toni Zahtila sin Đanija, rođen u Puli, s prebivalištem u Labinu, Prilaz Kršin 7, rođen 26. rujna 1991., </w:t>
      </w:r>
      <w:r w:rsidR="00066EBB">
        <w:t>državljan</w:t>
      </w:r>
      <w:r w:rsidR="001F7DA4">
        <w:t>in</w:t>
      </w:r>
      <w:r w:rsidR="00066EBB">
        <w:t xml:space="preserve"> </w:t>
      </w:r>
      <w:r w:rsidR="00932E15">
        <w:t xml:space="preserve">Republike </w:t>
      </w:r>
      <w:r w:rsidR="00AC7A95">
        <w:t>Hrvatske</w:t>
      </w:r>
      <w:r w:rsidR="00066EBB">
        <w:t xml:space="preserve">, OIB </w:t>
      </w:r>
      <w:r w:rsidR="000F3204">
        <w:t>11012089117</w:t>
      </w:r>
      <w:r w:rsidR="00CE7902">
        <w:t xml:space="preserve">, </w:t>
      </w:r>
      <w:r w:rsidR="00D71D93">
        <w:t xml:space="preserve">prekršajno </w:t>
      </w:r>
      <w:r w:rsidR="00832A42">
        <w:t>ne</w:t>
      </w:r>
      <w:r w:rsidR="00D71D93">
        <w:t>kažnjavan</w:t>
      </w:r>
      <w:r w:rsidR="005F6CC2">
        <w:t>,</w:t>
      </w:r>
      <w:r w:rsidR="00FB0C26">
        <w:t xml:space="preserve"> protiv koje</w:t>
      </w:r>
      <w:r w:rsidR="00687FF9">
        <w:t>g</w:t>
      </w:r>
      <w:r w:rsidR="00FB0C26">
        <w:t xml:space="preserve"> </w:t>
      </w:r>
      <w:r w:rsidR="002B0865">
        <w:t xml:space="preserve">je </w:t>
      </w:r>
      <w:r w:rsidR="00687FF9">
        <w:t xml:space="preserve">u tijeku </w:t>
      </w:r>
      <w:r w:rsidR="00FB0C26">
        <w:t xml:space="preserve">drugi prekršajni </w:t>
      </w:r>
      <w:r w:rsidR="00BA45C3">
        <w:t>postup</w:t>
      </w:r>
      <w:r w:rsidR="002B0865">
        <w:t>ak</w:t>
      </w:r>
      <w:r w:rsidR="00F60DAE">
        <w:t>,</w:t>
      </w:r>
    </w:p>
    <w:p w:rsidR="00772246" w:rsidP="002E76D1" w:rsidRDefault="00772246"/>
    <w:p w:rsidR="0003452C" w:rsidP="0078348D" w:rsidRDefault="00B06BA3">
      <w:r w:rsidRPr="00B06BA3">
        <w:t>na temelju odredbe članka 183. Prekršajnog zakona (Narodne novine broj 107/07, 39/13, 157/13, 110/15, 70/17</w:t>
      </w:r>
      <w:r w:rsidR="00A02525">
        <w:t>,</w:t>
      </w:r>
      <w:r w:rsidRPr="00B06BA3">
        <w:t xml:space="preserve"> 118/18</w:t>
      </w:r>
      <w:r w:rsidR="00A02525">
        <w:t xml:space="preserve"> i 114/22</w:t>
      </w:r>
      <w:r w:rsidRPr="00B06BA3">
        <w:t>, dalje: PZ)</w:t>
      </w:r>
    </w:p>
    <w:p w:rsidRPr="004C2D84" w:rsidR="00B06BA3" w:rsidP="002E76D1" w:rsidRDefault="00B06BA3"/>
    <w:p w:rsidRPr="004C2D84" w:rsidR="00F73DE2" w:rsidP="000F3204" w:rsidRDefault="006D26D9">
      <w:pPr>
        <w:jc w:val="center"/>
      </w:pPr>
      <w:r>
        <w:t>kriv je</w:t>
      </w:r>
    </w:p>
    <w:p w:rsidRPr="004C2D84" w:rsidR="00F73DE2" w:rsidP="002E76D1" w:rsidRDefault="006D26D9">
      <w:r>
        <w:t>što</w:t>
      </w:r>
      <w:r w:rsidR="00F310E0">
        <w:t xml:space="preserve"> je</w:t>
      </w:r>
    </w:p>
    <w:p w:rsidR="00F73DE2" w:rsidP="002E76D1" w:rsidRDefault="00F73DE2"/>
    <w:p w:rsidR="00C13116" w:rsidP="00C13116" w:rsidRDefault="000F3204">
      <w:r>
        <w:t>16. travnja 2023. u 18,00 sati u Rijeci, Rujevica 10 prilikom ulaska na stadion netom prije održavanja nogometne utakmice između HNK Rijeka i HNK Hajduk koja se održavala od 18,00 sati, po ulasku kroz vrata južnog ulaza na stadion Rujevica na kojoj su smješteni navijači navijačke skupine Torcida, istaknuo i na sebi nosio crnu majicu s natpisom „Fiume merda“ što u prijevodu znači „Rijeka je govno“ a čime se i</w:t>
      </w:r>
      <w:r w:rsidR="002137CD">
        <w:t>s</w:t>
      </w:r>
      <w:r>
        <w:t xml:space="preserve">kazuje i potiče mržnja na temelju regionalne pripadnosti te spada u zabranjena obilježja </w:t>
      </w:r>
    </w:p>
    <w:p w:rsidR="000F3204" w:rsidP="000F3204" w:rsidRDefault="000F3204"/>
    <w:p w:rsidR="007E7409" w:rsidP="000F3204" w:rsidRDefault="007E7409">
      <w:r>
        <w:t xml:space="preserve">dakle, </w:t>
      </w:r>
      <w:r w:rsidR="000F3204">
        <w:t xml:space="preserve">protupravno se ponašao na način da je </w:t>
      </w:r>
      <w:r w:rsidR="00C266A4">
        <w:t xml:space="preserve">pokušao unijeti i </w:t>
      </w:r>
      <w:r w:rsidR="00B91F62">
        <w:t>u sportskom objektu istaknuo</w:t>
      </w:r>
      <w:r w:rsidR="00C266A4">
        <w:t xml:space="preserve"> </w:t>
      </w:r>
      <w:r w:rsidRPr="000F3204" w:rsidR="000F3204">
        <w:t xml:space="preserve">stvar s </w:t>
      </w:r>
      <w:r w:rsidR="00B91F62">
        <w:t>obilježjem</w:t>
      </w:r>
      <w:r w:rsidR="000F3204">
        <w:t xml:space="preserve"> </w:t>
      </w:r>
      <w:r w:rsidR="00B91F62">
        <w:t xml:space="preserve">kojim </w:t>
      </w:r>
      <w:r w:rsidRPr="000F3204" w:rsidR="000F3204">
        <w:t xml:space="preserve">se iskazuje ili potiče mržnja ili nasilje na temelju </w:t>
      </w:r>
      <w:r w:rsidRPr="000F3204" w:rsidR="00145BE7">
        <w:t>regionalne pripadnosti</w:t>
      </w:r>
      <w:r w:rsidR="00145BE7">
        <w:t xml:space="preserve"> </w:t>
      </w:r>
      <w:r w:rsidR="004F46A2">
        <w:t xml:space="preserve">i time postupio suprotno odredbi članka </w:t>
      </w:r>
      <w:r w:rsidRPr="00DA2AA9" w:rsidR="00DA2AA9">
        <w:t xml:space="preserve">4. stavak 1. podstavak </w:t>
      </w:r>
      <w:r w:rsidR="00145BE7">
        <w:t>5</w:t>
      </w:r>
      <w:r w:rsidRPr="00DA2AA9" w:rsidR="00DA2AA9">
        <w:t>.</w:t>
      </w:r>
      <w:r w:rsidR="00DA2AA9">
        <w:t xml:space="preserve"> ZSNŠN,</w:t>
      </w:r>
    </w:p>
    <w:p w:rsidR="000D75AF" w:rsidP="00871788" w:rsidRDefault="000D75AF"/>
    <w:p w:rsidR="007B5805" w:rsidP="00B659C0" w:rsidRDefault="00197BA7">
      <w:r>
        <w:t>čime je</w:t>
      </w:r>
      <w:r w:rsidR="00B659C0">
        <w:t xml:space="preserve"> </w:t>
      </w:r>
      <w:r w:rsidR="00657B05">
        <w:t xml:space="preserve">počinio </w:t>
      </w:r>
      <w:r w:rsidR="00377170">
        <w:t xml:space="preserve">prekršaj iz članka </w:t>
      </w:r>
      <w:r w:rsidR="00DA2AA9">
        <w:t>39</w:t>
      </w:r>
      <w:r w:rsidR="00377170">
        <w:t xml:space="preserve">. stavka </w:t>
      </w:r>
      <w:r w:rsidR="00DA2AA9">
        <w:t>1</w:t>
      </w:r>
      <w:r w:rsidR="00871788">
        <w:t xml:space="preserve">. </w:t>
      </w:r>
      <w:r w:rsidR="00DA2AA9">
        <w:t xml:space="preserve">točke </w:t>
      </w:r>
      <w:r w:rsidR="00145BE7">
        <w:t>5.</w:t>
      </w:r>
      <w:r w:rsidR="00DA2AA9">
        <w:t xml:space="preserve"> </w:t>
      </w:r>
      <w:r w:rsidR="00871788">
        <w:t>ZS</w:t>
      </w:r>
      <w:r w:rsidR="00DA2AA9">
        <w:t>NŠN</w:t>
      </w:r>
    </w:p>
    <w:p w:rsidR="00BD448F" w:rsidRDefault="00BD448F"/>
    <w:p w:rsidR="00103DDC" w:rsidP="00103DDC" w:rsidRDefault="00103DDC">
      <w:r>
        <w:t xml:space="preserve">pa </w:t>
      </w:r>
      <w:r w:rsidR="00B659C0">
        <w:t xml:space="preserve">mu </w:t>
      </w:r>
      <w:r>
        <w:t xml:space="preserve">se </w:t>
      </w:r>
      <w:r w:rsidR="00B659C0">
        <w:t xml:space="preserve">na temelju odredbe članka </w:t>
      </w:r>
      <w:r w:rsidR="00DA2AA9">
        <w:t>39</w:t>
      </w:r>
      <w:r w:rsidR="00145BE7">
        <w:t>.</w:t>
      </w:r>
      <w:r w:rsidRPr="00B659C0" w:rsidR="00B659C0">
        <w:t xml:space="preserve"> stavka </w:t>
      </w:r>
      <w:r w:rsidR="00DA2AA9">
        <w:t>1</w:t>
      </w:r>
      <w:r w:rsidRPr="00B659C0" w:rsidR="00B659C0">
        <w:t xml:space="preserve">. </w:t>
      </w:r>
      <w:r w:rsidR="00145BE7">
        <w:t xml:space="preserve">točke 5. </w:t>
      </w:r>
      <w:r w:rsidR="00871788">
        <w:t>ZS</w:t>
      </w:r>
      <w:r w:rsidR="00DA2AA9">
        <w:t>NŠN</w:t>
      </w:r>
      <w:r w:rsidR="002D1086">
        <w:t xml:space="preserve"> </w:t>
      </w:r>
    </w:p>
    <w:p w:rsidR="00103DDC" w:rsidP="00103DDC" w:rsidRDefault="00103DDC"/>
    <w:p w:rsidR="00103DDC" w:rsidP="00103DDC" w:rsidRDefault="00103DDC">
      <w:pPr>
        <w:jc w:val="center"/>
      </w:pPr>
      <w:r>
        <w:t>i z r i č e</w:t>
      </w:r>
    </w:p>
    <w:p w:rsidR="00145BE7" w:rsidP="00145BE7" w:rsidRDefault="00145BE7"/>
    <w:p w:rsidR="00145BE7" w:rsidP="00145BE7" w:rsidRDefault="00145BE7">
      <w:r>
        <w:t>novčana kazna u iznosu od 260,00 eura</w:t>
      </w:r>
      <w:r w:rsidRPr="008C42DE">
        <w:t xml:space="preserve"> (</w:t>
      </w:r>
      <w:r>
        <w:t>dvije stotine šezdeset eura i nula centi</w:t>
      </w:r>
      <w:r w:rsidRPr="008C42DE">
        <w:t>).</w:t>
      </w:r>
    </w:p>
    <w:p w:rsidR="00145BE7" w:rsidP="00145BE7" w:rsidRDefault="00145BE7"/>
    <w:p w:rsidR="00145BE7" w:rsidP="00145BE7" w:rsidRDefault="00145BE7">
      <w:r w:rsidRPr="003E5865">
        <w:t>Na temelju odredbe članka 33. stavka 11. PZ okrivljeni</w:t>
      </w:r>
      <w:r>
        <w:t xml:space="preserve">k </w:t>
      </w:r>
      <w:r w:rsidRPr="003E5865">
        <w:t>je obvez</w:t>
      </w:r>
      <w:r>
        <w:t>a</w:t>
      </w:r>
      <w:r w:rsidRPr="003E5865">
        <w:t xml:space="preserve">n platiti novčanu kaznu u roku od </w:t>
      </w:r>
      <w:r>
        <w:t>1</w:t>
      </w:r>
      <w:r w:rsidRPr="003E5865">
        <w:t xml:space="preserve"> (</w:t>
      </w:r>
      <w:r>
        <w:t>jednog</w:t>
      </w:r>
      <w:r w:rsidRPr="003E5865">
        <w:t xml:space="preserve">) mjeseca od </w:t>
      </w:r>
      <w:r>
        <w:t>pravomoćnosti</w:t>
      </w:r>
      <w:r w:rsidRPr="003E5865">
        <w:t xml:space="preserve"> presude.</w:t>
      </w:r>
    </w:p>
    <w:p w:rsidR="00145BE7" w:rsidP="00145BE7" w:rsidRDefault="00145BE7"/>
    <w:p w:rsidR="00145BE7" w:rsidP="00145BE7" w:rsidRDefault="00145BE7">
      <w:r w:rsidRPr="003E5865">
        <w:t>Ako novčana kazna ne bude u cijelosti ili djelomično plaćena u određenom roku, naplatit će se prisilno.</w:t>
      </w:r>
    </w:p>
    <w:p w:rsidR="00145BE7" w:rsidP="00145BE7" w:rsidRDefault="00145BE7"/>
    <w:p w:rsidR="00145BE7" w:rsidP="00145BE7" w:rsidRDefault="00145BE7">
      <w:r>
        <w:t>Na temelju odredbe članka 152. stavka 3. i članka 183. stavka 2. PZ okrivljenik se upozorava da ako u roku koji je određen za plaćanje novčane kazne uplati dvije trećine izrečene novčane kazne odnosno 173,33 eura (sto sedamdeset tri eura i trideset tri centi) smatrat će se da je novčana kazna u cjelini uplaćena.</w:t>
      </w:r>
    </w:p>
    <w:p w:rsidR="00145BE7" w:rsidP="00145BE7" w:rsidRDefault="00145BE7"/>
    <w:p w:rsidR="00145BE7" w:rsidP="00145BE7" w:rsidRDefault="00145BE7">
      <w:r>
        <w:t xml:space="preserve">II. </w:t>
      </w:r>
      <w:r w:rsidRPr="005B1728" w:rsidR="0078348D">
        <w:t xml:space="preserve">Na temelju članka 76.a stavka 1. PZ u svezi članka </w:t>
      </w:r>
      <w:r w:rsidR="0078348D">
        <w:t>32</w:t>
      </w:r>
      <w:r w:rsidRPr="005B1728" w:rsidR="0078348D">
        <w:t xml:space="preserve">. stavka </w:t>
      </w:r>
      <w:r w:rsidR="0078348D">
        <w:t>3</w:t>
      </w:r>
      <w:r w:rsidRPr="005B1728" w:rsidR="0078348D">
        <w:t xml:space="preserve">. </w:t>
      </w:r>
      <w:r w:rsidRPr="00094FC6" w:rsidR="0078348D">
        <w:t>Z</w:t>
      </w:r>
      <w:r w:rsidR="0078348D">
        <w:t>SNŠN</w:t>
      </w:r>
      <w:r w:rsidRPr="005B1728" w:rsidR="0078348D">
        <w:t xml:space="preserve"> od okrivljenika se oduzima 1 (jedn</w:t>
      </w:r>
      <w:r w:rsidR="0078348D">
        <w:t>a</w:t>
      </w:r>
      <w:r w:rsidRPr="005B1728" w:rsidR="0078348D">
        <w:t xml:space="preserve">) </w:t>
      </w:r>
      <w:r w:rsidR="0078348D">
        <w:t>majica crne boje kratkih rukava sa natpisom sadržaja „1312“ i „Fiume merda“, privremeno oduzeta uz Zapisnik o pr</w:t>
      </w:r>
      <w:r w:rsidR="00B91F62">
        <w:t>ivremenom oduzimanju predmeta Prve p</w:t>
      </w:r>
      <w:r w:rsidR="0078348D">
        <w:t xml:space="preserve">olicijske postaje Rijeka od 16. travnja 2023. uz prateću potvrdu serijskog broja 01423315. </w:t>
      </w:r>
    </w:p>
    <w:p w:rsidR="00370C7E" w:rsidRDefault="00370C7E"/>
    <w:p w:rsidRPr="005B1728" w:rsidR="0078348D" w:rsidP="0078348D" w:rsidRDefault="0078348D">
      <w:r>
        <w:t>I</w:t>
      </w:r>
      <w:r w:rsidRPr="004C2D84" w:rsidR="00103DDC">
        <w:t>II.</w:t>
      </w:r>
      <w:r>
        <w:t xml:space="preserve"> </w:t>
      </w:r>
      <w:r w:rsidRPr="005B1728">
        <w:t xml:space="preserve">Na temelju članka 139. stavka 3. u svezi članka 138. stavka 2. točke 3. PZ okrivljenik je obvezan naknaditi troškove prekršajnog postupka u iznosu od </w:t>
      </w:r>
      <w:r>
        <w:t>3</w:t>
      </w:r>
      <w:r w:rsidRPr="005B1728">
        <w:t>0,00 eura (</w:t>
      </w:r>
      <w:r>
        <w:t>trideset</w:t>
      </w:r>
      <w:r w:rsidRPr="005B1728">
        <w:t xml:space="preserve"> eura i nula centi) u roku od 1 (jednog) mjeseca od pravomoćnosti presude.</w:t>
      </w:r>
    </w:p>
    <w:p w:rsidRPr="005B1728" w:rsidR="0078348D" w:rsidP="0078348D" w:rsidRDefault="0078348D"/>
    <w:p w:rsidRPr="005B1728" w:rsidR="0078348D" w:rsidP="0078348D" w:rsidRDefault="0078348D">
      <w:r w:rsidRPr="005B1728">
        <w:t>Ako troškovi prekršajnog postupka ne budu u cijelosti ili djelomično plaćeni u određenom roku, naplatit će se prisilno.</w:t>
      </w:r>
    </w:p>
    <w:p w:rsidRPr="004C2D84" w:rsidR="00EF6EC1" w:rsidP="00A02AC1" w:rsidRDefault="00EF6EC1"/>
    <w:p w:rsidRPr="004C2D84" w:rsidR="00C17E5B" w:rsidP="002E76D1" w:rsidRDefault="00C17E5B"/>
    <w:p w:rsidRPr="004C2D84" w:rsidR="004B4AF4" w:rsidP="004B4AF4" w:rsidRDefault="004B4AF4">
      <w:pPr>
        <w:jc w:val="center"/>
        <w:rPr>
          <w:shd w:val="clear" w:color="auto" w:fill="FFFFFF"/>
        </w:rPr>
      </w:pPr>
      <w:r w:rsidRPr="004C2D84">
        <w:rPr>
          <w:shd w:val="clear" w:color="auto" w:fill="FFFFFF"/>
        </w:rPr>
        <w:t>Obrazloženje</w:t>
      </w:r>
    </w:p>
    <w:p w:rsidR="00FD1403" w:rsidP="004B4AF4" w:rsidRDefault="00FD1403">
      <w:pPr>
        <w:rPr>
          <w:shd w:val="clear" w:color="auto" w:fill="FFFFFF"/>
        </w:rPr>
      </w:pPr>
    </w:p>
    <w:p w:rsidR="00304438" w:rsidP="00304438" w:rsidRDefault="00BD448F">
      <w:r>
        <w:t>1.</w:t>
      </w:r>
      <w:r w:rsidR="00C266A4">
        <w:t xml:space="preserve"> </w:t>
      </w:r>
      <w:r w:rsidR="00C17E5B">
        <w:t xml:space="preserve">Optužnim prijedlogom </w:t>
      </w:r>
      <w:r w:rsidR="00A36B98">
        <w:t>Prve</w:t>
      </w:r>
      <w:r w:rsidR="00553879">
        <w:t xml:space="preserve"> policijske postaje Rijeka </w:t>
      </w:r>
      <w:r w:rsidR="00C17E5B">
        <w:t xml:space="preserve">okrivljenik se tereti za prekršaj činjenično i pravno </w:t>
      </w:r>
      <w:r w:rsidR="00057B88">
        <w:t xml:space="preserve">opisan u </w:t>
      </w:r>
      <w:r w:rsidR="00C75307">
        <w:t>izreci</w:t>
      </w:r>
      <w:r w:rsidR="00F963BA">
        <w:t>.</w:t>
      </w:r>
    </w:p>
    <w:p w:rsidR="00541B6B" w:rsidP="00304438" w:rsidRDefault="00541B6B"/>
    <w:p w:rsidR="00134AB8" w:rsidP="005A34E3" w:rsidRDefault="005A34E3">
      <w:r>
        <w:t>1.1.</w:t>
      </w:r>
      <w:r w:rsidR="00C266A4">
        <w:t xml:space="preserve"> </w:t>
      </w:r>
      <w:r w:rsidR="00134AB8">
        <w:t xml:space="preserve">Okrivljeniku je </w:t>
      </w:r>
      <w:r w:rsidR="00761C96">
        <w:t xml:space="preserve">predloženo izricanje novčane kazne u iznosu od </w:t>
      </w:r>
      <w:r w:rsidR="003A20EB">
        <w:t>260,00 eura</w:t>
      </w:r>
      <w:r w:rsidR="00761C96">
        <w:t xml:space="preserve"> i izricanje </w:t>
      </w:r>
      <w:r w:rsidR="00A02AC1">
        <w:t>zaštitn</w:t>
      </w:r>
      <w:r w:rsidR="003A20EB">
        <w:t>e mjere zabrane posjećivanja stadiona Rujevica i stadiona na kojima igra HNK Hajduk i Hrvatska nogometna reprezentacija</w:t>
      </w:r>
      <w:r w:rsidR="00761C96">
        <w:t>.</w:t>
      </w:r>
    </w:p>
    <w:p w:rsidR="00134AB8" w:rsidP="00304438" w:rsidRDefault="00134AB8"/>
    <w:p w:rsidR="003A20EB" w:rsidP="00AD0039" w:rsidRDefault="00C7623A">
      <w:r>
        <w:t>2.</w:t>
      </w:r>
      <w:r w:rsidR="00C266A4">
        <w:t xml:space="preserve"> </w:t>
      </w:r>
      <w:r w:rsidR="00227D80">
        <w:t>Okrivljenik</w:t>
      </w:r>
      <w:r w:rsidR="00E574AC">
        <w:t xml:space="preserve"> </w:t>
      </w:r>
      <w:r w:rsidR="003A20EB">
        <w:t>ni</w:t>
      </w:r>
      <w:r w:rsidR="00E574AC">
        <w:t xml:space="preserve">je iznio obranu na raspravi </w:t>
      </w:r>
      <w:r w:rsidR="003A20EB">
        <w:t>niti je dostavio pisanu obranu.</w:t>
      </w:r>
    </w:p>
    <w:p w:rsidR="003A20EB" w:rsidP="00AD0039" w:rsidRDefault="003A20EB"/>
    <w:p w:rsidRPr="009E7C54" w:rsidR="003A20EB" w:rsidP="003A20EB" w:rsidRDefault="003A20EB">
      <w:r>
        <w:t xml:space="preserve">2.1. </w:t>
      </w:r>
      <w:r w:rsidRPr="009E7C54">
        <w:t xml:space="preserve">Okrivljenik je obavijest iz članka 109.a PZ primio osobno </w:t>
      </w:r>
      <w:r>
        <w:t>16</w:t>
      </w:r>
      <w:r w:rsidRPr="009E7C54">
        <w:t xml:space="preserve">. </w:t>
      </w:r>
      <w:r>
        <w:t>travnja</w:t>
      </w:r>
      <w:r w:rsidRPr="009E7C54">
        <w:t xml:space="preserve"> 2023. u </w:t>
      </w:r>
      <w:r>
        <w:t>19,30</w:t>
      </w:r>
      <w:r w:rsidRPr="009E7C54">
        <w:t>, što je potvrdio svojim potpisom na Obavijesti i kojom je poučen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 Također je poučen da se rasprava pred tijelom postupka može održati i u njegovoj odsutnosti i donijeti odluka o prekršaju kao i da može dostaviti pisanu obranu.</w:t>
      </w:r>
    </w:p>
    <w:p w:rsidRPr="009E7C54" w:rsidR="003A20EB" w:rsidP="003A20EB" w:rsidRDefault="003A20EB"/>
    <w:p w:rsidR="00EA23F8" w:rsidP="003A20EB" w:rsidRDefault="003A20EB">
      <w:r w:rsidRPr="009E7C54">
        <w:t xml:space="preserve">2.2. Prema uvidu u sustav Jedinstvenog registra osoba MUP RH okrivljenik </w:t>
      </w:r>
      <w:r>
        <w:t xml:space="preserve">od 2008. godine pa neprekidno dalje ima kao aktivno prijavljenu adresu prebivališta samo adresu u Labinu, </w:t>
      </w:r>
      <w:r w:rsidRPr="009E7C54">
        <w:t xml:space="preserve"> </w:t>
      </w:r>
      <w:r>
        <w:t xml:space="preserve">Prilaz Kršin 7 dok druge adrese boravišta nema. Poziv za glavnu raspravu 26. veljače 2026. se stoga pokušao uručiti okrivljeniku na aktivnoj adresi prebivališta odakle se pismeno vratilo neuručeno s napomenom „obaviješten nije podigao pošiljku“. Na istoj adresi pokušao se uručiti i poziv za raspravu 25. ožujka 2026. </w:t>
      </w:r>
      <w:r w:rsidR="00EA23F8">
        <w:t>no pismeno se</w:t>
      </w:r>
      <w:r w:rsidR="00B91F62">
        <w:t xml:space="preserve"> ponovno</w:t>
      </w:r>
      <w:r w:rsidR="00EA23F8">
        <w:t xml:space="preserve"> vratilo sudu neuručeno, sada s napomenom „odbija prijam“. </w:t>
      </w:r>
    </w:p>
    <w:p w:rsidRPr="009E7C54" w:rsidR="003A20EB" w:rsidP="003A20EB" w:rsidRDefault="003A20EB"/>
    <w:p w:rsidRPr="009E7C54" w:rsidR="003A20EB" w:rsidP="003A20EB" w:rsidRDefault="003A20EB">
      <w:r w:rsidRPr="009E7C54">
        <w:t>2.3. Dakle, okrivljenik je bio upoznat sa svojim pravima i obvezama u postupku, posebice onima koji se odnose na obavještavanje tijela postupka o promjeni adrese prebivališta i boravišta u smislu članka 109.a. PZ te mogućnosti provođenja rasprave u njegovoj odsutnosti. Unatoč tome, iako znajući da se sumnjiči za ovdje optužen</w:t>
      </w:r>
      <w:r w:rsidR="00B91F62">
        <w:t>i prekršaj</w:t>
      </w:r>
      <w:r w:rsidRPr="009E7C54">
        <w:t>, okrivljenik nije dostupan na</w:t>
      </w:r>
      <w:r w:rsidR="00EA23F8">
        <w:t xml:space="preserve"> jednoj aktivnoj</w:t>
      </w:r>
      <w:r w:rsidRPr="009E7C54">
        <w:t xml:space="preserve"> adresi prebivališta prema sustavu JRO MUP RH</w:t>
      </w:r>
      <w:r w:rsidR="00EA23F8">
        <w:t xml:space="preserve">, a niti sud izvještava o novoj, stvarnoj adresi stanovanja. Iz navedenog može se zaključiti kako okrivljenik </w:t>
      </w:r>
      <w:r w:rsidRPr="009E7C54" w:rsidR="00EA23F8">
        <w:t xml:space="preserve">očito ignorira </w:t>
      </w:r>
      <w:r w:rsidRPr="009E7C54">
        <w:t>upozorenj</w:t>
      </w:r>
      <w:r w:rsidR="00EA23F8">
        <w:t>e iz članka 109a PZ i</w:t>
      </w:r>
      <w:r w:rsidRPr="009E7C54">
        <w:t xml:space="preserve"> čini se nedostupnim sudu</w:t>
      </w:r>
      <w:r w:rsidR="00EA23F8">
        <w:t xml:space="preserve"> </w:t>
      </w:r>
      <w:r w:rsidRPr="009E7C54">
        <w:t xml:space="preserve">te na taj način onemogućava provođenje prekršajnog postupka. Zbog svega navedenog, dostava poziva za glavnu raspravu </w:t>
      </w:r>
      <w:r w:rsidR="00EA23F8">
        <w:t xml:space="preserve">25. ožujka </w:t>
      </w:r>
      <w:r w:rsidRPr="009E7C54">
        <w:t xml:space="preserve">2026. je uredno izvršena putem eOglasne ploče te je glavna rasprava održana u odsutnosti okrivljenika. </w:t>
      </w:r>
    </w:p>
    <w:p w:rsidRPr="009E7C54" w:rsidR="003A20EB" w:rsidP="003A20EB" w:rsidRDefault="003A20EB"/>
    <w:p w:rsidRPr="009E7C54" w:rsidR="003A20EB" w:rsidP="003A20EB" w:rsidRDefault="003A20EB">
      <w:r w:rsidRPr="009E7C54">
        <w:t>3. Na raspravi je pročitana dokumentacija dostavljena uz optužni prijedlog.</w:t>
      </w:r>
    </w:p>
    <w:p w:rsidR="003A20EB" w:rsidP="003A20EB" w:rsidRDefault="003A20EB"/>
    <w:p w:rsidR="00EA23F8" w:rsidP="003A20EB" w:rsidRDefault="00EA23F8">
      <w:r>
        <w:t xml:space="preserve">3.1. Iz službene bilješke policijskog službenika IJP od 16. travnja 2023. slijedi da je Toni Zahtila zatečen na južnom ulazu u stadion Rujevica u 18,00 sati s majicom uvredljivog natpisa „Fiume merda“ čime da je iskazao mržnju i poticao na nasilje na temelju regionalne pripadnosti, a na majici je imao istaknut i natpis „1312“ što znači „svi policajci su kopilad“. </w:t>
      </w:r>
    </w:p>
    <w:p w:rsidR="00EA23F8" w:rsidP="003A20EB" w:rsidRDefault="00EA23F8"/>
    <w:p w:rsidR="00EA23F8" w:rsidP="003A20EB" w:rsidRDefault="00EA23F8">
      <w:r>
        <w:t xml:space="preserve">3.2. Iz Zapisnika o privremenom oduzimanju predmeta I Policijske postaje Rijeka od 16. travnja 2023. uz prateću potvrdu serijskog broja 01423315 slijedi da je od </w:t>
      </w:r>
      <w:r w:rsidR="00B91F62">
        <w:t>okrivljenika</w:t>
      </w:r>
      <w:r>
        <w:t xml:space="preserve"> oduzeta majica crne boje kratkih rukava sa natpisom sadržaja „1312“ i „Fiume merda“.</w:t>
      </w:r>
    </w:p>
    <w:p w:rsidR="00EA23F8" w:rsidP="003A20EB" w:rsidRDefault="00EA23F8"/>
    <w:p w:rsidR="00EA23F8" w:rsidP="003A20EB" w:rsidRDefault="00EA23F8">
      <w:r>
        <w:t>3.3. Iz zapisnika o ispitivanju okrivljenika pred I Policijskom postajom Rijeka od 16. travnja 2023. slijedi da isti nije htio iskazivati.</w:t>
      </w:r>
    </w:p>
    <w:p w:rsidR="00EA23F8" w:rsidP="003A20EB" w:rsidRDefault="00EA23F8"/>
    <w:p w:rsidR="00EA23F8" w:rsidP="003A20EB" w:rsidRDefault="00EA23F8">
      <w:r>
        <w:t xml:space="preserve">3.4. Iz Zapisnika o ispitivanju </w:t>
      </w:r>
      <w:r w:rsidR="00B91F62">
        <w:t>prisutnosti</w:t>
      </w:r>
      <w:r>
        <w:t xml:space="preserve"> alkohola u organizmu I Policijske postaje Rijeka od 16. travnja 2023. slijedi da okrivljenik nije bio pod utjecajem alkohola.</w:t>
      </w:r>
    </w:p>
    <w:p w:rsidR="00EA23F8" w:rsidP="003A20EB" w:rsidRDefault="00EA23F8"/>
    <w:p w:rsidR="00EA23F8" w:rsidP="003A20EB" w:rsidRDefault="00EA23F8">
      <w:r>
        <w:t xml:space="preserve">3.5. Iz Naredbe o određivanju mjera opreza I Policijske postaje Rijeka od 16. travnja 2023. serijskog broja 00934631 slijedi da je okrivljeniku izrečena mjera opreza zabrane posjećivanja </w:t>
      </w:r>
      <w:r w:rsidR="002137CD">
        <w:t xml:space="preserve">stadiona Rujevica i stadiona na kojima igra HNK Hajduk i Hrvatska nogometna reprezentacija u trajanju od 8 dana. </w:t>
      </w:r>
    </w:p>
    <w:p w:rsidR="002137CD" w:rsidP="003A20EB" w:rsidRDefault="002137CD"/>
    <w:p w:rsidR="002137CD" w:rsidP="003A20EB" w:rsidRDefault="002137CD">
      <w:r>
        <w:t xml:space="preserve">3.6. </w:t>
      </w:r>
      <w:r w:rsidR="00B91F62">
        <w:t>Daljnjih</w:t>
      </w:r>
      <w:r>
        <w:t xml:space="preserve"> dokaznih prijedloga nije bilo.</w:t>
      </w:r>
    </w:p>
    <w:p w:rsidR="00C56515" w:rsidP="00C56515" w:rsidRDefault="002137CD">
      <w:r>
        <w:t xml:space="preserve">4. </w:t>
      </w:r>
      <w:r w:rsidR="00C266A4">
        <w:t xml:space="preserve"> </w:t>
      </w:r>
      <w:r w:rsidR="0026341C">
        <w:t>I</w:t>
      </w:r>
      <w:r w:rsidR="00593942">
        <w:t>z</w:t>
      </w:r>
      <w:r w:rsidR="0026341C">
        <w:t xml:space="preserve"> odredbe </w:t>
      </w:r>
      <w:r w:rsidRPr="0068322D" w:rsidR="0068322D">
        <w:t xml:space="preserve">članka 4. stavak 1. podstavak </w:t>
      </w:r>
      <w:r w:rsidR="00C266A4">
        <w:t>5</w:t>
      </w:r>
      <w:r w:rsidRPr="0068322D" w:rsidR="0068322D">
        <w:t>. ZSNŠN</w:t>
      </w:r>
      <w:r w:rsidR="0068322D">
        <w:t xml:space="preserve"> slijedi da se </w:t>
      </w:r>
      <w:r w:rsidRPr="0068322D" w:rsidR="0068322D">
        <w:t xml:space="preserve">protupravnim ponašanjem u smislu </w:t>
      </w:r>
      <w:r w:rsidR="0068322D">
        <w:t xml:space="preserve">tog zakona </w:t>
      </w:r>
      <w:r w:rsidRPr="00C266A4" w:rsidR="0068322D">
        <w:rPr>
          <w:color w:val="auto"/>
        </w:rPr>
        <w:t xml:space="preserve">smatra </w:t>
      </w:r>
      <w:r w:rsidRPr="00C266A4" w:rsidR="00C266A4">
        <w:rPr>
          <w:color w:val="auto"/>
        </w:rPr>
        <w:t>pokušaj unošenja, unošenje i isticanje transparenta, zastave ili druge stvari s tekstom, slikom, znakom ili drugim obilježjem kojima se iskazuje ili potiče mržnja ili nasilje na temelju rasne, nacionalne, regionalne ili vjerske pripadnosti</w:t>
      </w:r>
      <w:r w:rsidR="00C266A4">
        <w:rPr>
          <w:color w:val="auto"/>
        </w:rPr>
        <w:t xml:space="preserve">. </w:t>
      </w:r>
    </w:p>
    <w:p w:rsidR="0068322D" w:rsidP="00C56515" w:rsidRDefault="0068322D"/>
    <w:p w:rsidR="00C266A4" w:rsidP="003C139F" w:rsidRDefault="00C266A4">
      <w:r>
        <w:t>4</w:t>
      </w:r>
      <w:r w:rsidR="00F00847">
        <w:t>.1.</w:t>
      </w:r>
      <w:r w:rsidR="00F00847">
        <w:tab/>
        <w:t>Iz odredbe članka 39.</w:t>
      </w:r>
      <w:r>
        <w:t xml:space="preserve"> s</w:t>
      </w:r>
      <w:r w:rsidR="00F00847">
        <w:t xml:space="preserve">tavka 1. točke </w:t>
      </w:r>
      <w:r>
        <w:t>5</w:t>
      </w:r>
      <w:r w:rsidR="00F00847">
        <w:t>. ZSNŠN slijedi da će se n</w:t>
      </w:r>
      <w:r w:rsidRPr="00F00847" w:rsidR="00F00847">
        <w:t xml:space="preserve">ovčanom kaznom </w:t>
      </w:r>
      <w:r>
        <w:t>o</w:t>
      </w:r>
      <w:r w:rsidRPr="00C266A4">
        <w:t>d 260,00 do 1990,00 eura ili kaznom zatvora u trajanju do 30 dana kaznit za prekršaj fizička osoba koja pokuša unijeti ili unese i ističe u športskom objektu transparent, zastavu ili drugu stvar s obilježjem kojim se iskazuje ili potiče mržnja ili nasilje na temelju rasne, nacionalne, regionalne ili vjerske pripadnosti</w:t>
      </w:r>
      <w:r w:rsidR="00B91F62">
        <w:t xml:space="preserve">. </w:t>
      </w:r>
    </w:p>
    <w:p w:rsidR="00F00847" w:rsidP="00C56515" w:rsidRDefault="00F00847"/>
    <w:p w:rsidR="00C266A4" w:rsidP="005304FD" w:rsidRDefault="00C266A4">
      <w:r>
        <w:t>5</w:t>
      </w:r>
      <w:r w:rsidR="00593942">
        <w:t>.</w:t>
      </w:r>
      <w:r>
        <w:t xml:space="preserve"> </w:t>
      </w:r>
      <w:r w:rsidR="00111BE7">
        <w:t xml:space="preserve"> </w:t>
      </w:r>
      <w:r w:rsidR="00085E82">
        <w:t xml:space="preserve">Na temelju </w:t>
      </w:r>
      <w:r>
        <w:t xml:space="preserve">cjelokupno provedenog dokaznog postupka, posebice pročitanih dokaza </w:t>
      </w:r>
      <w:r w:rsidR="008E1A43">
        <w:t xml:space="preserve">u vidu </w:t>
      </w:r>
      <w:r>
        <w:t>Službene bilješke policijskog službenika IJP od 16. travnja 2023. te Zapisnika o privremenom oduzimanju predmeta I Policijske postaje Rijeka od 16. travnja 2023. uz prateću potvrdu serijskog broja 01423315</w:t>
      </w:r>
      <w:r w:rsidR="00111BE7">
        <w:t>,</w:t>
      </w:r>
      <w:r>
        <w:t xml:space="preserve"> koje isprave sud u cijelosti prihvaća kao istinite i vjerodostojne obzirom su sastavljene po službenim osobama te nema objektivnog razloga sumnjati u njihov sadržaj, sud smatra nedvojbeno utvrđenim da je okrivljenik inkriminirane zgode prije održavanja nogometne utakmice HNK Rijeka i HNK Hajduk na stadionu Rujevica</w:t>
      </w:r>
      <w:r w:rsidR="00111BE7">
        <w:t>,</w:t>
      </w:r>
      <w:r>
        <w:t xml:space="preserve"> </w:t>
      </w:r>
      <w:r w:rsidR="008E1A43">
        <w:t xml:space="preserve">po ulasku </w:t>
      </w:r>
      <w:r>
        <w:t>kroz vrata južnog ulaza na stadion Rujevica na kojoj su smješteni navijači navijačke skupine Torcida, istaknuo i na sebi nosio crnu majicu s natpisom „Fiume merda“ u prijevodu „Rijeka je govno“</w:t>
      </w:r>
      <w:r w:rsidR="00111BE7">
        <w:t xml:space="preserve"> koju je pokušao unijeti na stadion,</w:t>
      </w:r>
      <w:r>
        <w:t xml:space="preserve"> a čime je iskazao i poticao na mržnju na temelju regionalne pripadnosti. </w:t>
      </w:r>
    </w:p>
    <w:p w:rsidR="00C266A4" w:rsidP="005304FD" w:rsidRDefault="00C266A4"/>
    <w:p w:rsidR="00580F96" w:rsidP="00E3355C" w:rsidRDefault="00111BE7">
      <w:r>
        <w:t>5</w:t>
      </w:r>
      <w:r w:rsidR="00C50F0A">
        <w:t>.</w:t>
      </w:r>
      <w:r w:rsidR="00EE2370">
        <w:t>1</w:t>
      </w:r>
      <w:r w:rsidR="00C50F0A">
        <w:t>.</w:t>
      </w:r>
      <w:r w:rsidR="008E1A43">
        <w:t xml:space="preserve"> </w:t>
      </w:r>
      <w:r w:rsidRPr="00E3355C" w:rsidR="00E3355C">
        <w:t xml:space="preserve">Okrivljenik je kriv za prekršaj jer je kao i svaka prosječna </w:t>
      </w:r>
      <w:r w:rsidR="00C50F0A">
        <w:t xml:space="preserve">odrasla </w:t>
      </w:r>
      <w:r w:rsidRPr="00E3355C" w:rsidR="00E3355C">
        <w:t>osoba bio dužan i mogao biti svjestan da je njegovo postupanje zabranjeno</w:t>
      </w:r>
      <w:r w:rsidR="00B40A77">
        <w:t>.</w:t>
      </w:r>
    </w:p>
    <w:p w:rsidR="00BF1873" w:rsidRDefault="00BF1873"/>
    <w:p w:rsidR="00D61EDA" w:rsidP="00D61EDA" w:rsidRDefault="00111BE7">
      <w:r>
        <w:t>6</w:t>
      </w:r>
      <w:r w:rsidR="008E1A43">
        <w:t xml:space="preserve">. </w:t>
      </w:r>
      <w:r w:rsidR="00D61EDA">
        <w:t>Odabirući mjeru kazne sud je imao u vidu stupanj krivnje, opasnost djela, pobude iz kojih je prekršaj počinjen, ranije ponašanje počinitelja, ponašanje nakon počinjenog prekršaja te ukupnost društvenih i osobnih uzroka koji su pridonijeli počinjenju prekršaja, kao i imovinsko stanje okrivljeni</w:t>
      </w:r>
      <w:r w:rsidR="004A2362">
        <w:t>ka</w:t>
      </w:r>
      <w:r w:rsidR="00D61EDA">
        <w:t xml:space="preserve">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00111BE7" w:rsidP="006D32DE" w:rsidRDefault="00111BE7"/>
    <w:p w:rsidR="008E1A43" w:rsidP="000966CB" w:rsidRDefault="00111BE7">
      <w:r>
        <w:t>6</w:t>
      </w:r>
      <w:r w:rsidR="00530F19">
        <w:t>.</w:t>
      </w:r>
      <w:r>
        <w:t>1</w:t>
      </w:r>
      <w:r w:rsidR="00530F19">
        <w:t>.</w:t>
      </w:r>
      <w:r w:rsidR="00530F19">
        <w:tab/>
      </w:r>
      <w:r w:rsidRPr="006D32DE" w:rsidR="006D32DE">
        <w:t xml:space="preserve">Sud je pri odabiru mjere kazne u smislu odredbe članka 36. PZ imao u vidu činjenicu da okrivljenik </w:t>
      </w:r>
      <w:r w:rsidR="00B40A77">
        <w:t>nije</w:t>
      </w:r>
      <w:r w:rsidR="008E1A43">
        <w:t xml:space="preserve"> dosada</w:t>
      </w:r>
      <w:r w:rsidR="00011FC7">
        <w:t xml:space="preserve"> </w:t>
      </w:r>
      <w:r w:rsidRPr="006D32DE" w:rsidR="006D32DE">
        <w:t xml:space="preserve">prekršajno </w:t>
      </w:r>
      <w:r w:rsidR="008E1A43">
        <w:t>osuđivan no da se p</w:t>
      </w:r>
      <w:r>
        <w:t xml:space="preserve">rotiv njega vodi </w:t>
      </w:r>
      <w:r w:rsidR="008E1A43">
        <w:t>paralelni</w:t>
      </w:r>
      <w:r>
        <w:t xml:space="preserve"> prekršajni postupak pred Općinskim sudom u Rijeci pos</w:t>
      </w:r>
      <w:r w:rsidR="008E1A43">
        <w:t xml:space="preserve">lovni broj Pp-1975/2023 zbog prekršaja iz članka 17. Zakona o prekršajima protiv javnog reda i mira. Također sud je imao u vidu </w:t>
      </w:r>
      <w:r>
        <w:t>protek vremena od počinjenja prekršaja do donošenja presude</w:t>
      </w:r>
      <w:r w:rsidR="008E1A43">
        <w:t xml:space="preserve"> u kojem okrivljenik nije evidentiran kao počinitelj novih prekršaja iz domene ZSNŠN te</w:t>
      </w:r>
      <w:r w:rsidRPr="00516CB0" w:rsidR="000966CB">
        <w:t xml:space="preserve"> stupanj krivnje </w:t>
      </w:r>
      <w:r w:rsidR="008E1A43">
        <w:t>i</w:t>
      </w:r>
      <w:r w:rsidRPr="00516CB0" w:rsidR="000966CB">
        <w:t xml:space="preserve"> stupanj ugrožavanja javnog poretka i društvene discipline</w:t>
      </w:r>
      <w:r w:rsidR="008E1A43">
        <w:t xml:space="preserve">. </w:t>
      </w:r>
    </w:p>
    <w:p w:rsidR="008E1A43" w:rsidP="000966CB" w:rsidRDefault="008E1A43"/>
    <w:p w:rsidRPr="008E1A43" w:rsidR="000966CB" w:rsidP="000966CB" w:rsidRDefault="008E1A43">
      <w:r>
        <w:t xml:space="preserve">6.2. Na temelju svih utvrđenih otegotnih i olakotnih okolnosti na strani okrivljenika sud smatra opravdanim okrivljeniku izreći novčanu kaznu kako je ona predložena optužnim aktom, u minimumu zakonom propisane kazne, </w:t>
      </w:r>
      <w:r w:rsidRPr="00516CB0" w:rsidR="000966CB">
        <w:t>smatra</w:t>
      </w:r>
      <w:r>
        <w:t>jući</w:t>
      </w:r>
      <w:r w:rsidRPr="00516CB0" w:rsidR="000966CB">
        <w:t xml:space="preserve"> da će se tako izrečenom kaznom</w:t>
      </w:r>
      <w:r w:rsidR="000966CB">
        <w:t xml:space="preserve"> </w:t>
      </w:r>
      <w:r w:rsidRPr="00516CB0" w:rsidR="000966CB">
        <w:t xml:space="preserve">postići </w:t>
      </w:r>
      <w:r w:rsidRPr="00516CB0" w:rsidR="000966CB">
        <w:rPr>
          <w:color w:val="auto"/>
        </w:rPr>
        <w:t>svrha kažnjavanja, prvenstveno da se okrivljenika odvrati od daljnjeg činjenja prekršaja te da mu se ukaže na nužnost poštivanja propisa ubuduće.</w:t>
      </w:r>
    </w:p>
    <w:p w:rsidR="000966CB" w:rsidP="006D32DE" w:rsidRDefault="000966CB"/>
    <w:p w:rsidRPr="005B1728" w:rsidR="000966CB" w:rsidP="000966CB" w:rsidRDefault="000966CB">
      <w:r>
        <w:t xml:space="preserve">6.3. </w:t>
      </w:r>
      <w:r w:rsidRPr="005B1728">
        <w:t>Okrivljenik ima mogućnost platiti dvije trećine izrečene novčane kazne u roku određenom ovom presudom čime će se smatrati da je novčana kazna u cijelosti plaćena.</w:t>
      </w:r>
    </w:p>
    <w:p w:rsidRPr="005B1728" w:rsidR="000966CB" w:rsidP="000966CB" w:rsidRDefault="000966CB"/>
    <w:p w:rsidRPr="008E1D71" w:rsidR="000966CB" w:rsidP="000966CB" w:rsidRDefault="000966CB">
      <w:r>
        <w:t>7.</w:t>
      </w:r>
      <w:r w:rsidRPr="005B1728">
        <w:t xml:space="preserve"> Primjenom članka 76.a stavka 1. PZ u svezi članka </w:t>
      </w:r>
      <w:r>
        <w:t>32</w:t>
      </w:r>
      <w:r w:rsidRPr="005B1728">
        <w:t xml:space="preserve">. stavka </w:t>
      </w:r>
      <w:r>
        <w:t>3</w:t>
      </w:r>
      <w:r w:rsidRPr="005B1728">
        <w:t xml:space="preserve">. </w:t>
      </w:r>
      <w:r w:rsidRPr="00094FC6">
        <w:t>Z</w:t>
      </w:r>
      <w:r>
        <w:t>SNŠN</w:t>
      </w:r>
      <w:r w:rsidRPr="005B1728">
        <w:t xml:space="preserve"> koj</w:t>
      </w:r>
      <w:r>
        <w:t>i</w:t>
      </w:r>
      <w:r w:rsidRPr="005B1728">
        <w:t xml:space="preserve">m je </w:t>
      </w:r>
      <w:r>
        <w:t>propisano</w:t>
      </w:r>
      <w:r w:rsidRPr="005B1728">
        <w:t xml:space="preserve"> obligatorno </w:t>
      </w:r>
      <w:r w:rsidR="008E1A43">
        <w:t>izricanje</w:t>
      </w:r>
      <w:r>
        <w:t xml:space="preserve"> zaš</w:t>
      </w:r>
      <w:r w:rsidRPr="000966CB">
        <w:t>titn</w:t>
      </w:r>
      <w:r>
        <w:t>e</w:t>
      </w:r>
      <w:r w:rsidRPr="000966CB">
        <w:t xml:space="preserve"> mjer</w:t>
      </w:r>
      <w:r>
        <w:t>e</w:t>
      </w:r>
      <w:r w:rsidRPr="000966CB">
        <w:t xml:space="preserve"> oduzimanja predmeta</w:t>
      </w:r>
      <w:r w:rsidRPr="005B1728">
        <w:t xml:space="preserve"> kojim je počinjen prekršaj</w:t>
      </w:r>
      <w:r>
        <w:t>,</w:t>
      </w:r>
      <w:r w:rsidRPr="005B1728">
        <w:t xml:space="preserve"> sud je od okrivljenika oduzeo </w:t>
      </w:r>
      <w:r>
        <w:t xml:space="preserve">majicu crne boje kratkih rukava sa natpisom </w:t>
      </w:r>
      <w:r w:rsidRPr="008E1D71">
        <w:t xml:space="preserve">sadržaja „1312“ i „Fiume merda“, privremeno oduzetu Zapisnikom o privremenom oduzimanju predmeta I Policijske postaje Rijeka od 16. travnja 2023. uz prateću potvrdu serijskog broja 01423315. </w:t>
      </w:r>
    </w:p>
    <w:p w:rsidRPr="008E1D71" w:rsidR="00293698" w:rsidP="006D32DE" w:rsidRDefault="00293698"/>
    <w:p w:rsidRPr="008E1D71" w:rsidR="00B856FF" w:rsidP="00804621" w:rsidRDefault="000966CB">
      <w:r w:rsidRPr="008E1D71">
        <w:t>8</w:t>
      </w:r>
      <w:r w:rsidRPr="008E1D71" w:rsidR="003E4E57">
        <w:t>.</w:t>
      </w:r>
      <w:r w:rsidRPr="008E1D71">
        <w:t xml:space="preserve"> </w:t>
      </w:r>
      <w:r w:rsidRPr="008E1D71" w:rsidR="00B856FF">
        <w:t>Sud okrivljeniku nije izrekao predložen</w:t>
      </w:r>
      <w:r w:rsidR="008E1A43">
        <w:t>u</w:t>
      </w:r>
      <w:r w:rsidRPr="008E1D71" w:rsidR="00B856FF">
        <w:t xml:space="preserve"> zaštitn</w:t>
      </w:r>
      <w:r w:rsidR="008E1A43">
        <w:t>u mjeru zabrane posjećivanja stadiona Rujevica i stadiona na kojima igra HNK Hajduk i Hrvatska nogometna reprezentacija</w:t>
      </w:r>
      <w:r w:rsidRPr="008E1D71" w:rsidR="008E1D71">
        <w:t xml:space="preserve"> iz razloga što </w:t>
      </w:r>
      <w:r w:rsidRPr="008E1D71" w:rsidR="006D01C1">
        <w:t xml:space="preserve"> </w:t>
      </w:r>
      <w:r w:rsidRPr="008E1D71" w:rsidR="00B856FF">
        <w:t xml:space="preserve">smatra da se nisu stekli uvjeti za </w:t>
      </w:r>
      <w:r w:rsidR="008E1A43">
        <w:t>njihovu</w:t>
      </w:r>
      <w:r w:rsidR="008E1D71">
        <w:t xml:space="preserve"> </w:t>
      </w:r>
      <w:r w:rsidRPr="008E1D71" w:rsidR="00B856FF">
        <w:t>primjenu</w:t>
      </w:r>
      <w:r w:rsidR="008E1A43">
        <w:t xml:space="preserve">. Naime, </w:t>
      </w:r>
      <w:r w:rsidRPr="008E1D71" w:rsidR="00B856FF">
        <w:t xml:space="preserve">okrivljenik do sada </w:t>
      </w:r>
      <w:r w:rsidRPr="008E1D71" w:rsidR="006D01C1">
        <w:t xml:space="preserve">nije </w:t>
      </w:r>
      <w:r w:rsidRPr="008E1D71" w:rsidR="00B856FF">
        <w:t>prekršajno kažnjavan</w:t>
      </w:r>
      <w:r w:rsidRPr="008E1D71" w:rsidR="006D01C1">
        <w:t xml:space="preserve"> za bilo koji prekršaj</w:t>
      </w:r>
      <w:r w:rsidRPr="008E1D71">
        <w:t>, pa</w:t>
      </w:r>
      <w:r w:rsidR="008E1A43">
        <w:t xml:space="preserve"> time</w:t>
      </w:r>
      <w:r w:rsidRPr="008E1D71">
        <w:t xml:space="preserve"> niti onaj iz domene ZSNŠN</w:t>
      </w:r>
      <w:r w:rsidR="008E1D71">
        <w:t>. U</w:t>
      </w:r>
      <w:r w:rsidRPr="008E1D71" w:rsidR="008E1D71">
        <w:t xml:space="preserve">slijed </w:t>
      </w:r>
      <w:r w:rsidR="008E1A43">
        <w:t>takvog stanja stvari, sud smatra kako izricanje zaštitne mjer</w:t>
      </w:r>
      <w:r w:rsidRPr="008E1D71" w:rsidR="008E1D71">
        <w:t xml:space="preserve">e ne bi bilo razmjerno opasnosti koja od okrivljenikova ponašanja ubuduće prijeti već </w:t>
      </w:r>
      <w:r w:rsidR="008E1A43">
        <w:t>drži da će se, barem</w:t>
      </w:r>
      <w:r w:rsidRPr="008E1D71" w:rsidR="008E1D71">
        <w:t xml:space="preserve"> posredno</w:t>
      </w:r>
      <w:r w:rsidR="008E1A43">
        <w:t>,</w:t>
      </w:r>
      <w:r w:rsidR="008E1D71">
        <w:t xml:space="preserve"> izrečenom</w:t>
      </w:r>
      <w:r w:rsidRPr="008E1D71" w:rsidR="008E1D71">
        <w:t xml:space="preserve"> novčanom kaznom ostvariti svrha predloženih zaštitnih mjera, a to je da okrivljenik ubuduće ne čini iste i istovrsne prekršaje</w:t>
      </w:r>
      <w:r w:rsidRPr="008E1D71" w:rsidR="00B856FF">
        <w:t>.</w:t>
      </w:r>
    </w:p>
    <w:p w:rsidRPr="008E1D71" w:rsidR="000966CB" w:rsidP="00AC3933" w:rsidRDefault="000966CB"/>
    <w:p w:rsidRPr="009E7C54" w:rsidR="000966CB" w:rsidP="000966CB" w:rsidRDefault="000966CB">
      <w:pPr>
        <w:rPr>
          <w:color w:val="auto"/>
        </w:rPr>
      </w:pPr>
      <w:r w:rsidRPr="008E1D71">
        <w:t>9</w:t>
      </w:r>
      <w:r w:rsidRPr="008E1D71" w:rsidR="00AC3933">
        <w:t>.</w:t>
      </w:r>
      <w:r w:rsidRPr="008E1D71">
        <w:t xml:space="preserve"> </w:t>
      </w:r>
      <w:r w:rsidRPr="008E1D71">
        <w:rPr>
          <w:color w:val="auto"/>
        </w:rPr>
        <w:t>Odluka o troškovima donesena je primjereno dužini i složenosti trajanja prekršajnog postupka te imovnom stanju okrivljenika primjenom Rješenja o određivanju paušalnog iznosa za troškove prekršajnog postupka (Narodne novine broj 18/13).</w:t>
      </w:r>
      <w:r w:rsidRPr="009E7C54">
        <w:rPr>
          <w:color w:val="auto"/>
        </w:rPr>
        <w:t xml:space="preserve"> </w:t>
      </w:r>
    </w:p>
    <w:p w:rsidR="00AC3933" w:rsidP="00804621" w:rsidRDefault="00AC3933"/>
    <w:p w:rsidR="006D3DDC" w:rsidP="00AC3933" w:rsidRDefault="000966CB">
      <w:r>
        <w:t>10</w:t>
      </w:r>
      <w:r w:rsidR="008E1A43">
        <w:t xml:space="preserve">. </w:t>
      </w:r>
      <w:r w:rsidR="00D61EDA">
        <w:t>Slijedom navedenog valjalo je odlučiti kao u izreci presude.</w:t>
      </w:r>
    </w:p>
    <w:p w:rsidR="005D3280" w:rsidP="006D3DDC" w:rsidRDefault="005D3280"/>
    <w:p w:rsidR="00B13994" w:rsidP="008E1D71" w:rsidRDefault="00623869">
      <w:pPr>
        <w:jc w:val="center"/>
      </w:pPr>
      <w:r w:rsidRPr="004C2D84">
        <w:t xml:space="preserve">U Rijeci </w:t>
      </w:r>
      <w:r w:rsidR="000966CB">
        <w:t>25. ožujka</w:t>
      </w:r>
      <w:r w:rsidR="00AC3933">
        <w:t xml:space="preserve"> 202</w:t>
      </w:r>
      <w:r w:rsidR="000966CB">
        <w:t>6</w:t>
      </w:r>
      <w:r w:rsidRPr="004C2D84">
        <w:t>.</w:t>
      </w:r>
    </w:p>
    <w:p w:rsidRPr="004C2D84" w:rsidR="008E1D71" w:rsidP="008E1D71" w:rsidRDefault="008E1D71">
      <w:pPr>
        <w:jc w:val="center"/>
      </w:pPr>
    </w:p>
    <w:p w:rsidRPr="00F33695" w:rsidR="000966CB" w:rsidP="000966CB" w:rsidRDefault="000966CB">
      <w:r w:rsidRPr="00F33695">
        <w:t>Zapisničar</w:t>
      </w:r>
      <w:r w:rsidRPr="00F33695">
        <w:tab/>
      </w:r>
      <w:r w:rsidRPr="00F33695">
        <w:tab/>
      </w:r>
      <w:r w:rsidRPr="00F33695">
        <w:tab/>
      </w:r>
      <w:r w:rsidRPr="00F33695">
        <w:tab/>
      </w:r>
      <w:r w:rsidRPr="00F33695">
        <w:tab/>
      </w:r>
      <w:r w:rsidRPr="00F33695">
        <w:tab/>
      </w:r>
      <w:r w:rsidRPr="00F33695">
        <w:tab/>
        <w:t>Sudac</w:t>
      </w:r>
    </w:p>
    <w:p w:rsidRPr="00F33695" w:rsidR="000966CB" w:rsidP="000966CB" w:rsidRDefault="000966CB"/>
    <w:p w:rsidRPr="00F33695" w:rsidR="000966CB" w:rsidP="000966CB" w:rsidRDefault="000966CB">
      <w:r w:rsidRPr="00F33695">
        <w:t>Maja Lekić, v.r.</w:t>
      </w:r>
      <w:r w:rsidRPr="00F33695">
        <w:tab/>
      </w:r>
      <w:r w:rsidRPr="00F33695">
        <w:tab/>
      </w:r>
      <w:r w:rsidRPr="00F33695">
        <w:tab/>
      </w:r>
      <w:r w:rsidRPr="00F33695">
        <w:tab/>
      </w:r>
      <w:r w:rsidRPr="00F33695">
        <w:tab/>
      </w:r>
      <w:r w:rsidRPr="00F33695">
        <w:tab/>
        <w:t>Sanja Crljen Mrvoš, v.r.</w:t>
      </w:r>
    </w:p>
    <w:p w:rsidRPr="00F33695" w:rsidR="000966CB" w:rsidP="000966CB" w:rsidRDefault="000966CB"/>
    <w:p w:rsidRPr="00F33695" w:rsidR="000966CB" w:rsidP="000966CB" w:rsidRDefault="000966CB"/>
    <w:p w:rsidRPr="00F33695" w:rsidR="000966CB" w:rsidP="000966CB" w:rsidRDefault="000966CB">
      <w:r w:rsidRPr="00F33695">
        <w:t>UPUTA O PRAVU NA ŽALBU</w:t>
      </w:r>
    </w:p>
    <w:p w:rsidRPr="00F33695" w:rsidR="000966CB" w:rsidP="000966CB" w:rsidRDefault="000966CB">
      <w:r w:rsidRPr="00F33695">
        <w:t>Protiv presude ovlaštene osobe mogu podnijeti žalbu u roku od 8 (osam) dana od dana dostave prijepisa presude u dovoljnom broju primjeraka za prvostupanjski i drugostupanjski sud. O žalbi odlučuje Visoki prekršajni sud Republike Hrvatske.</w:t>
      </w:r>
    </w:p>
    <w:p w:rsidRPr="00F33695" w:rsidR="000966CB" w:rsidP="000966CB" w:rsidRDefault="000966CB"/>
    <w:p w:rsidRPr="00F33695" w:rsidR="000966CB" w:rsidP="000966CB" w:rsidRDefault="000966CB">
      <w:r w:rsidRPr="00F33695">
        <w:t>DNA:</w:t>
      </w:r>
    </w:p>
    <w:p w:rsidRPr="00F33695" w:rsidR="000966CB" w:rsidP="000966CB" w:rsidRDefault="000966CB">
      <w:r w:rsidRPr="00F33695">
        <w:t>- ovlašteni tužitelj;</w:t>
      </w:r>
    </w:p>
    <w:p w:rsidRPr="00F33695" w:rsidR="000966CB" w:rsidP="000966CB" w:rsidRDefault="000966CB">
      <w:r w:rsidRPr="00F33695">
        <w:t>- okrivljenik uz uplatnice</w:t>
      </w:r>
    </w:p>
    <w:p w:rsidRPr="00F33695" w:rsidR="000966CB" w:rsidP="000966CB" w:rsidRDefault="000966CB"/>
    <w:p w:rsidRPr="00F33695" w:rsidR="000966CB" w:rsidP="008E1D71" w:rsidRDefault="000966CB">
      <w:pPr>
        <w:jc w:val="center"/>
      </w:pPr>
      <w:r w:rsidRPr="00F33695">
        <w:t>Za točnost otpravka - ovlašteni službenik</w:t>
      </w:r>
    </w:p>
    <w:p w:rsidRPr="00B83D0E" w:rsidR="000966CB" w:rsidP="000966CB" w:rsidRDefault="000966CB">
      <w:pPr>
        <w:jc w:val="center"/>
      </w:pPr>
      <w:r w:rsidRPr="00F33695">
        <w:t>Maja Lekić</w:t>
      </w:r>
    </w:p>
    <w:p w:rsidRPr="007E275C" w:rsidR="00477A21" w:rsidP="000966CB" w:rsidRDefault="00477A21"/>
    <w:sectPr w:rsidRPr="007E275C" w:rsidR="00477A21" w:rsidSect="00614237">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1274F" w:rsidP="00614237" w:rsidRDefault="00A1274F">
      <w:r>
        <w:separator/>
      </w:r>
    </w:p>
  </w:endnote>
  <w:endnote w:type="continuationSeparator" w:id="0">
    <w:p w:rsidR="00A1274F" w:rsidP="00614237" w:rsidRDefault="00A1274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1274F" w:rsidP="00614237" w:rsidRDefault="00A1274F">
      <w:r>
        <w:separator/>
      </w:r>
    </w:p>
  </w:footnote>
  <w:footnote w:type="continuationSeparator" w:id="0">
    <w:p w:rsidR="00A1274F" w:rsidP="00614237" w:rsidRDefault="00A1274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21518" w:rsidR="00614237" w:rsidP="00614237" w:rsidRDefault="00614237">
    <w:pPr>
      <w:jc w:val="right"/>
    </w:pPr>
    <w:r w:rsidRPr="00121518">
      <w:t>Poslovni broj</w:t>
    </w:r>
    <w:r w:rsidRPr="00121518">
      <w:tab/>
    </w:r>
    <w:r w:rsidRPr="00121518" w:rsidR="00421436">
      <w:t>Pp-</w:t>
    </w:r>
    <w:r w:rsidR="000F3204">
      <w:t>1979</w:t>
    </w:r>
    <w:r w:rsidR="00D03B5B">
      <w:t>/202</w:t>
    </w:r>
    <w:r w:rsidR="000F3204">
      <w:t>3-</w:t>
    </w:r>
    <w:r w:rsidR="00B91F62">
      <w:t>9</w:t>
    </w:r>
  </w:p>
  <w:p w:rsidR="00614237" w:rsidRDefault="00614237">
    <w:pPr>
      <w:pStyle w:val="Zaglavlje"/>
      <w:jc w:val="center"/>
    </w:pPr>
    <w:r w:rsidRPr="00121518">
      <w:t xml:space="preserve">- </w:t>
    </w:r>
    <w:sdt>
      <w:sdtPr>
        <w:id w:val="-1861434021"/>
        <w:docPartObj>
          <w:docPartGallery w:val="Page Numbers (Top of Page)"/>
          <w:docPartUnique/>
        </w:docPartObj>
      </w:sdtPr>
      <w:sdtEndPr/>
      <w:sdtContent>
        <w:r w:rsidRPr="00121518">
          <w:fldChar w:fldCharType="begin"/>
        </w:r>
        <w:r w:rsidRPr="00121518">
          <w:instrText>PAGE   \* MERGEFORMAT</w:instrText>
        </w:r>
        <w:r w:rsidRPr="00121518">
          <w:fldChar w:fldCharType="separate"/>
        </w:r>
        <w:r w:rsidR="005D7D6E">
          <w:rPr>
            <w:noProof/>
          </w:rPr>
          <w:t>5</w:t>
        </w:r>
        <w:r w:rsidRPr="00121518">
          <w:fldChar w:fldCharType="end"/>
        </w:r>
        <w:r w:rsidRPr="00121518">
          <w:t xml:space="preserve"> -</w:t>
        </w:r>
      </w:sdtContent>
    </w:sdt>
  </w:p>
  <w:p w:rsidR="00614237" w:rsidRDefault="00614237">
    <w:pPr>
      <w:pStyle w:val="Zaglavlje"/>
    </w:pPr>
  </w:p>
  <w:p w:rsidR="00614237" w:rsidRDefault="0061423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343AC"/>
    <w:multiLevelType w:val="hybridMultilevel"/>
    <w:tmpl w:val="304EA452"/>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11D2FD3"/>
    <w:multiLevelType w:val="hybridMultilevel"/>
    <w:tmpl w:val="EDB623CC"/>
    <w:lvl w:ilvl="0" w:tplc="B1FA5764">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B5C48F0"/>
    <w:multiLevelType w:val="multilevel"/>
    <w:tmpl w:val="CA7EE9C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6B574F6"/>
    <w:multiLevelType w:val="multilevel"/>
    <w:tmpl w:val="9766CE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A157A64"/>
    <w:multiLevelType w:val="hybridMultilevel"/>
    <w:tmpl w:val="54466F9A"/>
    <w:lvl w:ilvl="0" w:tplc="AA9E13C2">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774FB1"/>
    <w:multiLevelType w:val="hybridMultilevel"/>
    <w:tmpl w:val="E8303306"/>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09E41ED"/>
    <w:multiLevelType w:val="multilevel"/>
    <w:tmpl w:val="AD90DC86"/>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83145FB"/>
    <w:multiLevelType w:val="multilevel"/>
    <w:tmpl w:val="F294B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6EAF7046"/>
    <w:multiLevelType w:val="hybridMultilevel"/>
    <w:tmpl w:val="00B6C596"/>
    <w:lvl w:ilvl="0" w:tplc="67CEB2C6">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BAB2C35"/>
    <w:multiLevelType w:val="hybridMultilevel"/>
    <w:tmpl w:val="66F2C8DE"/>
    <w:lvl w:ilvl="0" w:tplc="8A7AD280">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9"/>
  </w:num>
  <w:num w:numId="3">
    <w:abstractNumId w:val="8"/>
  </w:num>
  <w:num w:numId="4">
    <w:abstractNumId w:val="0"/>
  </w:num>
  <w:num w:numId="5">
    <w:abstractNumId w:val="5"/>
  </w:num>
  <w:num w:numId="6">
    <w:abstractNumId w:val="4"/>
  </w:num>
  <w:num w:numId="7">
    <w:abstractNumId w:val="3"/>
  </w:num>
  <w:num w:numId="8">
    <w:abstractNumId w:val="6"/>
  </w:num>
  <w:num w:numId="9">
    <w:abstractNumId w:val="7"/>
  </w:num>
  <w:num w:numId="10">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9"/>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359"/>
    <w:rsid w:val="000007C6"/>
    <w:rsid w:val="00000806"/>
    <w:rsid w:val="00006AC6"/>
    <w:rsid w:val="00007339"/>
    <w:rsid w:val="0001013D"/>
    <w:rsid w:val="00011494"/>
    <w:rsid w:val="00011FC7"/>
    <w:rsid w:val="000146D9"/>
    <w:rsid w:val="0001538E"/>
    <w:rsid w:val="000159A8"/>
    <w:rsid w:val="00022430"/>
    <w:rsid w:val="000268E0"/>
    <w:rsid w:val="0003012E"/>
    <w:rsid w:val="00032EC8"/>
    <w:rsid w:val="0003452C"/>
    <w:rsid w:val="00035956"/>
    <w:rsid w:val="00040256"/>
    <w:rsid w:val="00042B2E"/>
    <w:rsid w:val="00042EF7"/>
    <w:rsid w:val="0004428C"/>
    <w:rsid w:val="00045194"/>
    <w:rsid w:val="00045E11"/>
    <w:rsid w:val="00046714"/>
    <w:rsid w:val="00047E3B"/>
    <w:rsid w:val="00050818"/>
    <w:rsid w:val="00051073"/>
    <w:rsid w:val="0005495F"/>
    <w:rsid w:val="00057B88"/>
    <w:rsid w:val="00061A35"/>
    <w:rsid w:val="0006416A"/>
    <w:rsid w:val="00066EBB"/>
    <w:rsid w:val="0006753C"/>
    <w:rsid w:val="0007211F"/>
    <w:rsid w:val="000723AF"/>
    <w:rsid w:val="000757C4"/>
    <w:rsid w:val="00076CF6"/>
    <w:rsid w:val="00077FDC"/>
    <w:rsid w:val="00080159"/>
    <w:rsid w:val="000803BC"/>
    <w:rsid w:val="00080B03"/>
    <w:rsid w:val="00080EE2"/>
    <w:rsid w:val="00085361"/>
    <w:rsid w:val="00085E82"/>
    <w:rsid w:val="0008754C"/>
    <w:rsid w:val="00087876"/>
    <w:rsid w:val="00087BBE"/>
    <w:rsid w:val="00091518"/>
    <w:rsid w:val="00092233"/>
    <w:rsid w:val="00092B75"/>
    <w:rsid w:val="000937E0"/>
    <w:rsid w:val="00094FC6"/>
    <w:rsid w:val="00095BE6"/>
    <w:rsid w:val="0009627D"/>
    <w:rsid w:val="000966CB"/>
    <w:rsid w:val="00096AB7"/>
    <w:rsid w:val="000A0F98"/>
    <w:rsid w:val="000A253A"/>
    <w:rsid w:val="000A34EA"/>
    <w:rsid w:val="000A559F"/>
    <w:rsid w:val="000A5AF6"/>
    <w:rsid w:val="000A69CA"/>
    <w:rsid w:val="000B0DDF"/>
    <w:rsid w:val="000B136F"/>
    <w:rsid w:val="000B146B"/>
    <w:rsid w:val="000B149C"/>
    <w:rsid w:val="000B27F1"/>
    <w:rsid w:val="000B5F62"/>
    <w:rsid w:val="000C0940"/>
    <w:rsid w:val="000C0B05"/>
    <w:rsid w:val="000C1771"/>
    <w:rsid w:val="000C1F7B"/>
    <w:rsid w:val="000C2B42"/>
    <w:rsid w:val="000D04AF"/>
    <w:rsid w:val="000D17E0"/>
    <w:rsid w:val="000D2C02"/>
    <w:rsid w:val="000D348F"/>
    <w:rsid w:val="000D3EFD"/>
    <w:rsid w:val="000D68E5"/>
    <w:rsid w:val="000D75AF"/>
    <w:rsid w:val="000E05A3"/>
    <w:rsid w:val="000E2FFC"/>
    <w:rsid w:val="000E491B"/>
    <w:rsid w:val="000E4A89"/>
    <w:rsid w:val="000E6C31"/>
    <w:rsid w:val="000E7387"/>
    <w:rsid w:val="000E7B7F"/>
    <w:rsid w:val="000F1F9A"/>
    <w:rsid w:val="000F319F"/>
    <w:rsid w:val="000F3204"/>
    <w:rsid w:val="000F4CF7"/>
    <w:rsid w:val="000F7BC8"/>
    <w:rsid w:val="00101B33"/>
    <w:rsid w:val="00101F60"/>
    <w:rsid w:val="00103342"/>
    <w:rsid w:val="00103DDC"/>
    <w:rsid w:val="001045A2"/>
    <w:rsid w:val="00111BE7"/>
    <w:rsid w:val="00112273"/>
    <w:rsid w:val="00112E8D"/>
    <w:rsid w:val="0011426F"/>
    <w:rsid w:val="00121518"/>
    <w:rsid w:val="00123E23"/>
    <w:rsid w:val="00124BD7"/>
    <w:rsid w:val="00124F10"/>
    <w:rsid w:val="0012576B"/>
    <w:rsid w:val="0013010C"/>
    <w:rsid w:val="00130198"/>
    <w:rsid w:val="0013052C"/>
    <w:rsid w:val="00130F31"/>
    <w:rsid w:val="00131AB9"/>
    <w:rsid w:val="00132BEB"/>
    <w:rsid w:val="001339FA"/>
    <w:rsid w:val="00134AB8"/>
    <w:rsid w:val="0014115F"/>
    <w:rsid w:val="001424CE"/>
    <w:rsid w:val="00144050"/>
    <w:rsid w:val="00144359"/>
    <w:rsid w:val="00144766"/>
    <w:rsid w:val="00145BE7"/>
    <w:rsid w:val="00147275"/>
    <w:rsid w:val="0015431E"/>
    <w:rsid w:val="00161C95"/>
    <w:rsid w:val="0016240F"/>
    <w:rsid w:val="00164B39"/>
    <w:rsid w:val="0016757A"/>
    <w:rsid w:val="001675E0"/>
    <w:rsid w:val="00172056"/>
    <w:rsid w:val="001738C4"/>
    <w:rsid w:val="00174EC2"/>
    <w:rsid w:val="001759AC"/>
    <w:rsid w:val="001770AF"/>
    <w:rsid w:val="00177A7D"/>
    <w:rsid w:val="00181085"/>
    <w:rsid w:val="00181532"/>
    <w:rsid w:val="00183183"/>
    <w:rsid w:val="001834AD"/>
    <w:rsid w:val="0018516C"/>
    <w:rsid w:val="001904AB"/>
    <w:rsid w:val="001912A7"/>
    <w:rsid w:val="00191CB8"/>
    <w:rsid w:val="00194445"/>
    <w:rsid w:val="00197BA7"/>
    <w:rsid w:val="001A50EE"/>
    <w:rsid w:val="001B47B3"/>
    <w:rsid w:val="001B522F"/>
    <w:rsid w:val="001B66A2"/>
    <w:rsid w:val="001B739D"/>
    <w:rsid w:val="001C02DF"/>
    <w:rsid w:val="001C293D"/>
    <w:rsid w:val="001C351F"/>
    <w:rsid w:val="001C6405"/>
    <w:rsid w:val="001D2F60"/>
    <w:rsid w:val="001E059F"/>
    <w:rsid w:val="001E255F"/>
    <w:rsid w:val="001E3FCF"/>
    <w:rsid w:val="001E4590"/>
    <w:rsid w:val="001E73A3"/>
    <w:rsid w:val="001F0FFC"/>
    <w:rsid w:val="001F1B40"/>
    <w:rsid w:val="001F23DF"/>
    <w:rsid w:val="001F3E8F"/>
    <w:rsid w:val="001F5AF9"/>
    <w:rsid w:val="001F6E46"/>
    <w:rsid w:val="001F7DA4"/>
    <w:rsid w:val="002001E7"/>
    <w:rsid w:val="00200A82"/>
    <w:rsid w:val="00202956"/>
    <w:rsid w:val="002064A8"/>
    <w:rsid w:val="002069EF"/>
    <w:rsid w:val="00206FA3"/>
    <w:rsid w:val="00210321"/>
    <w:rsid w:val="00212905"/>
    <w:rsid w:val="002137CD"/>
    <w:rsid w:val="00214274"/>
    <w:rsid w:val="002144F4"/>
    <w:rsid w:val="002157BB"/>
    <w:rsid w:val="00216E72"/>
    <w:rsid w:val="00220FEA"/>
    <w:rsid w:val="002220C4"/>
    <w:rsid w:val="002249D3"/>
    <w:rsid w:val="00224D2B"/>
    <w:rsid w:val="00224ECC"/>
    <w:rsid w:val="00224F32"/>
    <w:rsid w:val="0022660B"/>
    <w:rsid w:val="00227154"/>
    <w:rsid w:val="00227D80"/>
    <w:rsid w:val="002319FD"/>
    <w:rsid w:val="0023399C"/>
    <w:rsid w:val="00233D78"/>
    <w:rsid w:val="002349FD"/>
    <w:rsid w:val="00237B95"/>
    <w:rsid w:val="00240163"/>
    <w:rsid w:val="00240E2B"/>
    <w:rsid w:val="00243CA6"/>
    <w:rsid w:val="002448AE"/>
    <w:rsid w:val="0024526E"/>
    <w:rsid w:val="002455B8"/>
    <w:rsid w:val="002458D5"/>
    <w:rsid w:val="00245D80"/>
    <w:rsid w:val="00246A3A"/>
    <w:rsid w:val="00246F7B"/>
    <w:rsid w:val="0025040E"/>
    <w:rsid w:val="0025184C"/>
    <w:rsid w:val="00256EDD"/>
    <w:rsid w:val="00257CD5"/>
    <w:rsid w:val="00260693"/>
    <w:rsid w:val="0026150C"/>
    <w:rsid w:val="00261629"/>
    <w:rsid w:val="0026341C"/>
    <w:rsid w:val="00265174"/>
    <w:rsid w:val="00265F35"/>
    <w:rsid w:val="0027171E"/>
    <w:rsid w:val="002723CF"/>
    <w:rsid w:val="002736D8"/>
    <w:rsid w:val="00275835"/>
    <w:rsid w:val="002758C4"/>
    <w:rsid w:val="00281440"/>
    <w:rsid w:val="0028212A"/>
    <w:rsid w:val="00282F8B"/>
    <w:rsid w:val="0028482F"/>
    <w:rsid w:val="00284D87"/>
    <w:rsid w:val="0028547F"/>
    <w:rsid w:val="00290AB0"/>
    <w:rsid w:val="00293071"/>
    <w:rsid w:val="00293698"/>
    <w:rsid w:val="00293AB4"/>
    <w:rsid w:val="00294304"/>
    <w:rsid w:val="0029489C"/>
    <w:rsid w:val="002A0E99"/>
    <w:rsid w:val="002A1834"/>
    <w:rsid w:val="002A33E8"/>
    <w:rsid w:val="002A54B6"/>
    <w:rsid w:val="002A5751"/>
    <w:rsid w:val="002A59DF"/>
    <w:rsid w:val="002A75BE"/>
    <w:rsid w:val="002B0865"/>
    <w:rsid w:val="002B35DC"/>
    <w:rsid w:val="002B7774"/>
    <w:rsid w:val="002B7E34"/>
    <w:rsid w:val="002C10B2"/>
    <w:rsid w:val="002C151A"/>
    <w:rsid w:val="002C1988"/>
    <w:rsid w:val="002C1CD9"/>
    <w:rsid w:val="002C1E41"/>
    <w:rsid w:val="002C21DC"/>
    <w:rsid w:val="002C2BD3"/>
    <w:rsid w:val="002C59D3"/>
    <w:rsid w:val="002C6572"/>
    <w:rsid w:val="002C6E02"/>
    <w:rsid w:val="002D1086"/>
    <w:rsid w:val="002D165F"/>
    <w:rsid w:val="002D2E7B"/>
    <w:rsid w:val="002D3459"/>
    <w:rsid w:val="002D7E79"/>
    <w:rsid w:val="002E1144"/>
    <w:rsid w:val="002E29A7"/>
    <w:rsid w:val="002E2F56"/>
    <w:rsid w:val="002E76D1"/>
    <w:rsid w:val="002F00F1"/>
    <w:rsid w:val="002F37B7"/>
    <w:rsid w:val="002F3EC4"/>
    <w:rsid w:val="002F57FD"/>
    <w:rsid w:val="002F71FE"/>
    <w:rsid w:val="002F7B86"/>
    <w:rsid w:val="00301357"/>
    <w:rsid w:val="00301671"/>
    <w:rsid w:val="0030243F"/>
    <w:rsid w:val="0030279B"/>
    <w:rsid w:val="00304438"/>
    <w:rsid w:val="00304585"/>
    <w:rsid w:val="003051F1"/>
    <w:rsid w:val="003057DD"/>
    <w:rsid w:val="003112E5"/>
    <w:rsid w:val="003115ED"/>
    <w:rsid w:val="003122EF"/>
    <w:rsid w:val="003127C6"/>
    <w:rsid w:val="00314DEB"/>
    <w:rsid w:val="003167E3"/>
    <w:rsid w:val="00317701"/>
    <w:rsid w:val="00325420"/>
    <w:rsid w:val="00327ABC"/>
    <w:rsid w:val="003302AD"/>
    <w:rsid w:val="00332A9C"/>
    <w:rsid w:val="00333482"/>
    <w:rsid w:val="00334461"/>
    <w:rsid w:val="003346DB"/>
    <w:rsid w:val="00334C2F"/>
    <w:rsid w:val="0033715D"/>
    <w:rsid w:val="003400FE"/>
    <w:rsid w:val="00343E11"/>
    <w:rsid w:val="00344488"/>
    <w:rsid w:val="003452A1"/>
    <w:rsid w:val="003478A6"/>
    <w:rsid w:val="003545E3"/>
    <w:rsid w:val="003558F6"/>
    <w:rsid w:val="003560D8"/>
    <w:rsid w:val="00356179"/>
    <w:rsid w:val="003603C7"/>
    <w:rsid w:val="00361046"/>
    <w:rsid w:val="003623F6"/>
    <w:rsid w:val="00362CB4"/>
    <w:rsid w:val="00366C05"/>
    <w:rsid w:val="00366FE6"/>
    <w:rsid w:val="00370C7E"/>
    <w:rsid w:val="00377170"/>
    <w:rsid w:val="003777A3"/>
    <w:rsid w:val="003779A6"/>
    <w:rsid w:val="003813F8"/>
    <w:rsid w:val="00384913"/>
    <w:rsid w:val="0038678C"/>
    <w:rsid w:val="00390D15"/>
    <w:rsid w:val="00393263"/>
    <w:rsid w:val="00394E47"/>
    <w:rsid w:val="003A20EB"/>
    <w:rsid w:val="003A2762"/>
    <w:rsid w:val="003A4E94"/>
    <w:rsid w:val="003A5EF1"/>
    <w:rsid w:val="003A6767"/>
    <w:rsid w:val="003B0634"/>
    <w:rsid w:val="003B13EB"/>
    <w:rsid w:val="003B52B9"/>
    <w:rsid w:val="003B533E"/>
    <w:rsid w:val="003C139F"/>
    <w:rsid w:val="003C155D"/>
    <w:rsid w:val="003C19FF"/>
    <w:rsid w:val="003C1BAA"/>
    <w:rsid w:val="003C5B04"/>
    <w:rsid w:val="003C619A"/>
    <w:rsid w:val="003D03D2"/>
    <w:rsid w:val="003D180B"/>
    <w:rsid w:val="003D2F8B"/>
    <w:rsid w:val="003D69D5"/>
    <w:rsid w:val="003D6B6C"/>
    <w:rsid w:val="003D7064"/>
    <w:rsid w:val="003E0565"/>
    <w:rsid w:val="003E2ED9"/>
    <w:rsid w:val="003E3B6B"/>
    <w:rsid w:val="003E3CFA"/>
    <w:rsid w:val="003E4DBA"/>
    <w:rsid w:val="003E4E57"/>
    <w:rsid w:val="003E54AD"/>
    <w:rsid w:val="003E64DD"/>
    <w:rsid w:val="003E6F5B"/>
    <w:rsid w:val="003E7717"/>
    <w:rsid w:val="003F1014"/>
    <w:rsid w:val="003F1791"/>
    <w:rsid w:val="003F5922"/>
    <w:rsid w:val="003F6207"/>
    <w:rsid w:val="003F631B"/>
    <w:rsid w:val="003F71CE"/>
    <w:rsid w:val="00400E29"/>
    <w:rsid w:val="0040352D"/>
    <w:rsid w:val="00405C43"/>
    <w:rsid w:val="00407BAC"/>
    <w:rsid w:val="004113C8"/>
    <w:rsid w:val="00416268"/>
    <w:rsid w:val="00417409"/>
    <w:rsid w:val="00421436"/>
    <w:rsid w:val="004216B7"/>
    <w:rsid w:val="0042256A"/>
    <w:rsid w:val="00422662"/>
    <w:rsid w:val="0042662F"/>
    <w:rsid w:val="00426AF5"/>
    <w:rsid w:val="00427D9B"/>
    <w:rsid w:val="00430A16"/>
    <w:rsid w:val="0043482D"/>
    <w:rsid w:val="00434A2A"/>
    <w:rsid w:val="0043511A"/>
    <w:rsid w:val="00435412"/>
    <w:rsid w:val="00437655"/>
    <w:rsid w:val="00437DC1"/>
    <w:rsid w:val="00440318"/>
    <w:rsid w:val="00441505"/>
    <w:rsid w:val="004415A1"/>
    <w:rsid w:val="004415BC"/>
    <w:rsid w:val="00441A69"/>
    <w:rsid w:val="00441C0E"/>
    <w:rsid w:val="00444B4F"/>
    <w:rsid w:val="00446831"/>
    <w:rsid w:val="00447359"/>
    <w:rsid w:val="00447821"/>
    <w:rsid w:val="00451256"/>
    <w:rsid w:val="00451D98"/>
    <w:rsid w:val="00453BC9"/>
    <w:rsid w:val="00454982"/>
    <w:rsid w:val="004550F7"/>
    <w:rsid w:val="00457B3A"/>
    <w:rsid w:val="00460E7D"/>
    <w:rsid w:val="00461D62"/>
    <w:rsid w:val="004622F5"/>
    <w:rsid w:val="00462378"/>
    <w:rsid w:val="00463388"/>
    <w:rsid w:val="00463B3D"/>
    <w:rsid w:val="004641D4"/>
    <w:rsid w:val="00464AEF"/>
    <w:rsid w:val="00465B40"/>
    <w:rsid w:val="00466592"/>
    <w:rsid w:val="004675BE"/>
    <w:rsid w:val="004707DC"/>
    <w:rsid w:val="00470BFB"/>
    <w:rsid w:val="00472A2A"/>
    <w:rsid w:val="0047363F"/>
    <w:rsid w:val="00473920"/>
    <w:rsid w:val="00474366"/>
    <w:rsid w:val="004753D6"/>
    <w:rsid w:val="00476030"/>
    <w:rsid w:val="00477A21"/>
    <w:rsid w:val="0048129E"/>
    <w:rsid w:val="004850CD"/>
    <w:rsid w:val="004858E5"/>
    <w:rsid w:val="00485DF1"/>
    <w:rsid w:val="0048684C"/>
    <w:rsid w:val="00487157"/>
    <w:rsid w:val="004A2362"/>
    <w:rsid w:val="004A26D9"/>
    <w:rsid w:val="004A4DEE"/>
    <w:rsid w:val="004A64E1"/>
    <w:rsid w:val="004A7074"/>
    <w:rsid w:val="004B0A74"/>
    <w:rsid w:val="004B0EE6"/>
    <w:rsid w:val="004B0EFC"/>
    <w:rsid w:val="004B2C3C"/>
    <w:rsid w:val="004B4AF4"/>
    <w:rsid w:val="004B5945"/>
    <w:rsid w:val="004B6204"/>
    <w:rsid w:val="004B64E6"/>
    <w:rsid w:val="004B6927"/>
    <w:rsid w:val="004C05F6"/>
    <w:rsid w:val="004C0F8F"/>
    <w:rsid w:val="004C2D84"/>
    <w:rsid w:val="004C3365"/>
    <w:rsid w:val="004C44C7"/>
    <w:rsid w:val="004C5878"/>
    <w:rsid w:val="004C596B"/>
    <w:rsid w:val="004C5B61"/>
    <w:rsid w:val="004C6392"/>
    <w:rsid w:val="004C6884"/>
    <w:rsid w:val="004C72AE"/>
    <w:rsid w:val="004D0564"/>
    <w:rsid w:val="004D3BDE"/>
    <w:rsid w:val="004D42AD"/>
    <w:rsid w:val="004E0769"/>
    <w:rsid w:val="004E0F96"/>
    <w:rsid w:val="004E2A00"/>
    <w:rsid w:val="004E2D8D"/>
    <w:rsid w:val="004E48EE"/>
    <w:rsid w:val="004F101F"/>
    <w:rsid w:val="004F110D"/>
    <w:rsid w:val="004F3A08"/>
    <w:rsid w:val="004F46A2"/>
    <w:rsid w:val="004F5659"/>
    <w:rsid w:val="004F768A"/>
    <w:rsid w:val="005046F7"/>
    <w:rsid w:val="005052CB"/>
    <w:rsid w:val="00505D35"/>
    <w:rsid w:val="00507B50"/>
    <w:rsid w:val="00511C17"/>
    <w:rsid w:val="00512701"/>
    <w:rsid w:val="005129D9"/>
    <w:rsid w:val="00513B12"/>
    <w:rsid w:val="005141A2"/>
    <w:rsid w:val="005148BB"/>
    <w:rsid w:val="00515E21"/>
    <w:rsid w:val="005174D9"/>
    <w:rsid w:val="00520B96"/>
    <w:rsid w:val="00522A47"/>
    <w:rsid w:val="00524932"/>
    <w:rsid w:val="00525766"/>
    <w:rsid w:val="005261F9"/>
    <w:rsid w:val="005273C6"/>
    <w:rsid w:val="005304FD"/>
    <w:rsid w:val="0053051B"/>
    <w:rsid w:val="00530E5F"/>
    <w:rsid w:val="00530F19"/>
    <w:rsid w:val="00535D84"/>
    <w:rsid w:val="00537C4D"/>
    <w:rsid w:val="00537CE8"/>
    <w:rsid w:val="00541B6B"/>
    <w:rsid w:val="0054369C"/>
    <w:rsid w:val="00544E6E"/>
    <w:rsid w:val="00545BA1"/>
    <w:rsid w:val="00545D03"/>
    <w:rsid w:val="00545E7B"/>
    <w:rsid w:val="005462AD"/>
    <w:rsid w:val="00552EC9"/>
    <w:rsid w:val="005534D9"/>
    <w:rsid w:val="00553879"/>
    <w:rsid w:val="00556329"/>
    <w:rsid w:val="00556542"/>
    <w:rsid w:val="00560ED6"/>
    <w:rsid w:val="00563A5E"/>
    <w:rsid w:val="0056477C"/>
    <w:rsid w:val="0056581D"/>
    <w:rsid w:val="00565DF9"/>
    <w:rsid w:val="00572057"/>
    <w:rsid w:val="005723EF"/>
    <w:rsid w:val="00572940"/>
    <w:rsid w:val="00573A74"/>
    <w:rsid w:val="00575048"/>
    <w:rsid w:val="00575CFE"/>
    <w:rsid w:val="00576AD3"/>
    <w:rsid w:val="00580F96"/>
    <w:rsid w:val="00581405"/>
    <w:rsid w:val="005848EA"/>
    <w:rsid w:val="00585427"/>
    <w:rsid w:val="00593942"/>
    <w:rsid w:val="00594401"/>
    <w:rsid w:val="005964BE"/>
    <w:rsid w:val="00596A53"/>
    <w:rsid w:val="00597808"/>
    <w:rsid w:val="005A34E3"/>
    <w:rsid w:val="005A5C09"/>
    <w:rsid w:val="005A73D2"/>
    <w:rsid w:val="005B02B8"/>
    <w:rsid w:val="005B0F4B"/>
    <w:rsid w:val="005B148F"/>
    <w:rsid w:val="005B3B58"/>
    <w:rsid w:val="005B3D3A"/>
    <w:rsid w:val="005B4E89"/>
    <w:rsid w:val="005C1399"/>
    <w:rsid w:val="005C365C"/>
    <w:rsid w:val="005C5E23"/>
    <w:rsid w:val="005C7B71"/>
    <w:rsid w:val="005D0DA6"/>
    <w:rsid w:val="005D23BC"/>
    <w:rsid w:val="005D2D9A"/>
    <w:rsid w:val="005D3280"/>
    <w:rsid w:val="005D40A2"/>
    <w:rsid w:val="005D7409"/>
    <w:rsid w:val="005D7D6E"/>
    <w:rsid w:val="005E0D31"/>
    <w:rsid w:val="005E112E"/>
    <w:rsid w:val="005E24AD"/>
    <w:rsid w:val="005E2EB5"/>
    <w:rsid w:val="005E56C5"/>
    <w:rsid w:val="005E637C"/>
    <w:rsid w:val="005F13DF"/>
    <w:rsid w:val="005F1829"/>
    <w:rsid w:val="005F3BC0"/>
    <w:rsid w:val="005F4238"/>
    <w:rsid w:val="005F5FE2"/>
    <w:rsid w:val="005F6CC2"/>
    <w:rsid w:val="005F73BD"/>
    <w:rsid w:val="005F7943"/>
    <w:rsid w:val="00601759"/>
    <w:rsid w:val="00602C4D"/>
    <w:rsid w:val="00606349"/>
    <w:rsid w:val="006074E8"/>
    <w:rsid w:val="006128A2"/>
    <w:rsid w:val="00613DE1"/>
    <w:rsid w:val="00613E6B"/>
    <w:rsid w:val="00614237"/>
    <w:rsid w:val="00615C96"/>
    <w:rsid w:val="00617010"/>
    <w:rsid w:val="00620031"/>
    <w:rsid w:val="00620BE7"/>
    <w:rsid w:val="00623242"/>
    <w:rsid w:val="00623869"/>
    <w:rsid w:val="00623CFC"/>
    <w:rsid w:val="00626084"/>
    <w:rsid w:val="006273F0"/>
    <w:rsid w:val="00627F3F"/>
    <w:rsid w:val="0063420B"/>
    <w:rsid w:val="006355C2"/>
    <w:rsid w:val="006358B4"/>
    <w:rsid w:val="00637213"/>
    <w:rsid w:val="0064067E"/>
    <w:rsid w:val="00643F4A"/>
    <w:rsid w:val="006440E5"/>
    <w:rsid w:val="006459BA"/>
    <w:rsid w:val="00645B94"/>
    <w:rsid w:val="00645C18"/>
    <w:rsid w:val="0064650B"/>
    <w:rsid w:val="00646606"/>
    <w:rsid w:val="00657441"/>
    <w:rsid w:val="00657B05"/>
    <w:rsid w:val="006605F7"/>
    <w:rsid w:val="0066297E"/>
    <w:rsid w:val="00663001"/>
    <w:rsid w:val="00663CEB"/>
    <w:rsid w:val="00665981"/>
    <w:rsid w:val="006712E1"/>
    <w:rsid w:val="006718C6"/>
    <w:rsid w:val="0067403C"/>
    <w:rsid w:val="0067444B"/>
    <w:rsid w:val="006756D3"/>
    <w:rsid w:val="00676649"/>
    <w:rsid w:val="00681272"/>
    <w:rsid w:val="0068322D"/>
    <w:rsid w:val="00683F42"/>
    <w:rsid w:val="006856EA"/>
    <w:rsid w:val="00686813"/>
    <w:rsid w:val="00686FD7"/>
    <w:rsid w:val="00687FF9"/>
    <w:rsid w:val="00691DA6"/>
    <w:rsid w:val="00692030"/>
    <w:rsid w:val="00692671"/>
    <w:rsid w:val="00692AD2"/>
    <w:rsid w:val="006948DD"/>
    <w:rsid w:val="006960F6"/>
    <w:rsid w:val="00696548"/>
    <w:rsid w:val="00697A65"/>
    <w:rsid w:val="006A040A"/>
    <w:rsid w:val="006A0F52"/>
    <w:rsid w:val="006A154C"/>
    <w:rsid w:val="006A2132"/>
    <w:rsid w:val="006A2144"/>
    <w:rsid w:val="006A369E"/>
    <w:rsid w:val="006A673B"/>
    <w:rsid w:val="006A789E"/>
    <w:rsid w:val="006A7BDD"/>
    <w:rsid w:val="006B2E3D"/>
    <w:rsid w:val="006B4254"/>
    <w:rsid w:val="006B462D"/>
    <w:rsid w:val="006B54D6"/>
    <w:rsid w:val="006C19CA"/>
    <w:rsid w:val="006C222D"/>
    <w:rsid w:val="006C23E4"/>
    <w:rsid w:val="006C3AEC"/>
    <w:rsid w:val="006C6A06"/>
    <w:rsid w:val="006D01C1"/>
    <w:rsid w:val="006D0A32"/>
    <w:rsid w:val="006D26D9"/>
    <w:rsid w:val="006D32DE"/>
    <w:rsid w:val="006D3DDC"/>
    <w:rsid w:val="006D5625"/>
    <w:rsid w:val="006E08F0"/>
    <w:rsid w:val="006E0B98"/>
    <w:rsid w:val="006E3B59"/>
    <w:rsid w:val="006F082E"/>
    <w:rsid w:val="006F2E0D"/>
    <w:rsid w:val="006F2EAF"/>
    <w:rsid w:val="006F533F"/>
    <w:rsid w:val="006F5F10"/>
    <w:rsid w:val="006F7D94"/>
    <w:rsid w:val="00703D76"/>
    <w:rsid w:val="00706DF1"/>
    <w:rsid w:val="00710F33"/>
    <w:rsid w:val="00714DA5"/>
    <w:rsid w:val="00715D59"/>
    <w:rsid w:val="0071646F"/>
    <w:rsid w:val="00717123"/>
    <w:rsid w:val="0071748E"/>
    <w:rsid w:val="00722108"/>
    <w:rsid w:val="00722D20"/>
    <w:rsid w:val="0072372C"/>
    <w:rsid w:val="00723874"/>
    <w:rsid w:val="0072710A"/>
    <w:rsid w:val="00732509"/>
    <w:rsid w:val="00733863"/>
    <w:rsid w:val="00733B30"/>
    <w:rsid w:val="00733D80"/>
    <w:rsid w:val="007352E3"/>
    <w:rsid w:val="00736C69"/>
    <w:rsid w:val="00736DEC"/>
    <w:rsid w:val="00737780"/>
    <w:rsid w:val="00745964"/>
    <w:rsid w:val="0074753D"/>
    <w:rsid w:val="007503B7"/>
    <w:rsid w:val="0075122C"/>
    <w:rsid w:val="00751779"/>
    <w:rsid w:val="00753FE8"/>
    <w:rsid w:val="00754685"/>
    <w:rsid w:val="00754EEF"/>
    <w:rsid w:val="00760DD1"/>
    <w:rsid w:val="00761819"/>
    <w:rsid w:val="00761883"/>
    <w:rsid w:val="00761C96"/>
    <w:rsid w:val="007626C4"/>
    <w:rsid w:val="00763388"/>
    <w:rsid w:val="007644D1"/>
    <w:rsid w:val="00771C28"/>
    <w:rsid w:val="00772246"/>
    <w:rsid w:val="007729A6"/>
    <w:rsid w:val="007745EF"/>
    <w:rsid w:val="007769A5"/>
    <w:rsid w:val="00776B13"/>
    <w:rsid w:val="0078348D"/>
    <w:rsid w:val="00784AEE"/>
    <w:rsid w:val="00785971"/>
    <w:rsid w:val="00785B7D"/>
    <w:rsid w:val="00786480"/>
    <w:rsid w:val="00786C09"/>
    <w:rsid w:val="00791929"/>
    <w:rsid w:val="00793D8C"/>
    <w:rsid w:val="00794A1D"/>
    <w:rsid w:val="007966E4"/>
    <w:rsid w:val="00797189"/>
    <w:rsid w:val="007A1400"/>
    <w:rsid w:val="007A461F"/>
    <w:rsid w:val="007A538B"/>
    <w:rsid w:val="007A6786"/>
    <w:rsid w:val="007B18F0"/>
    <w:rsid w:val="007B1F75"/>
    <w:rsid w:val="007B224E"/>
    <w:rsid w:val="007B2995"/>
    <w:rsid w:val="007B5805"/>
    <w:rsid w:val="007B7E09"/>
    <w:rsid w:val="007C49B7"/>
    <w:rsid w:val="007C7001"/>
    <w:rsid w:val="007D10A1"/>
    <w:rsid w:val="007D20B6"/>
    <w:rsid w:val="007E0555"/>
    <w:rsid w:val="007E16CF"/>
    <w:rsid w:val="007E1786"/>
    <w:rsid w:val="007E305B"/>
    <w:rsid w:val="007E3B55"/>
    <w:rsid w:val="007E3E97"/>
    <w:rsid w:val="007E4188"/>
    <w:rsid w:val="007E542A"/>
    <w:rsid w:val="007E7345"/>
    <w:rsid w:val="007E7409"/>
    <w:rsid w:val="007E7C06"/>
    <w:rsid w:val="007F1824"/>
    <w:rsid w:val="007F2EF8"/>
    <w:rsid w:val="007F45E4"/>
    <w:rsid w:val="007F7528"/>
    <w:rsid w:val="007F7F43"/>
    <w:rsid w:val="00801291"/>
    <w:rsid w:val="00804621"/>
    <w:rsid w:val="00804D38"/>
    <w:rsid w:val="008051D7"/>
    <w:rsid w:val="0080776A"/>
    <w:rsid w:val="00811FB1"/>
    <w:rsid w:val="00812010"/>
    <w:rsid w:val="00812EE2"/>
    <w:rsid w:val="00814CBC"/>
    <w:rsid w:val="0081585D"/>
    <w:rsid w:val="00820751"/>
    <w:rsid w:val="00822709"/>
    <w:rsid w:val="00823CF0"/>
    <w:rsid w:val="00824F3C"/>
    <w:rsid w:val="0082627E"/>
    <w:rsid w:val="00826EEE"/>
    <w:rsid w:val="008300B8"/>
    <w:rsid w:val="00830CDF"/>
    <w:rsid w:val="00832A42"/>
    <w:rsid w:val="00832B4C"/>
    <w:rsid w:val="008333EE"/>
    <w:rsid w:val="0083485D"/>
    <w:rsid w:val="00836BC7"/>
    <w:rsid w:val="00837C1C"/>
    <w:rsid w:val="00847252"/>
    <w:rsid w:val="00850738"/>
    <w:rsid w:val="00850752"/>
    <w:rsid w:val="00850930"/>
    <w:rsid w:val="0085381C"/>
    <w:rsid w:val="00857A44"/>
    <w:rsid w:val="00857C7F"/>
    <w:rsid w:val="00861030"/>
    <w:rsid w:val="00861308"/>
    <w:rsid w:val="008641DC"/>
    <w:rsid w:val="00871788"/>
    <w:rsid w:val="00872967"/>
    <w:rsid w:val="00872D92"/>
    <w:rsid w:val="0087797B"/>
    <w:rsid w:val="00881014"/>
    <w:rsid w:val="00882933"/>
    <w:rsid w:val="008879B1"/>
    <w:rsid w:val="0089005F"/>
    <w:rsid w:val="00890735"/>
    <w:rsid w:val="0089119D"/>
    <w:rsid w:val="00891564"/>
    <w:rsid w:val="00892B6F"/>
    <w:rsid w:val="00892FEE"/>
    <w:rsid w:val="00895BFA"/>
    <w:rsid w:val="00896917"/>
    <w:rsid w:val="008A033D"/>
    <w:rsid w:val="008A36C2"/>
    <w:rsid w:val="008A41C0"/>
    <w:rsid w:val="008A4275"/>
    <w:rsid w:val="008A48B1"/>
    <w:rsid w:val="008A57CA"/>
    <w:rsid w:val="008B092F"/>
    <w:rsid w:val="008B302F"/>
    <w:rsid w:val="008B30E1"/>
    <w:rsid w:val="008B3F27"/>
    <w:rsid w:val="008B7E1E"/>
    <w:rsid w:val="008C08BD"/>
    <w:rsid w:val="008C0C00"/>
    <w:rsid w:val="008C196D"/>
    <w:rsid w:val="008C2BD8"/>
    <w:rsid w:val="008C33EB"/>
    <w:rsid w:val="008C36B7"/>
    <w:rsid w:val="008C42DE"/>
    <w:rsid w:val="008C537E"/>
    <w:rsid w:val="008C5A0B"/>
    <w:rsid w:val="008C5E65"/>
    <w:rsid w:val="008D1B6B"/>
    <w:rsid w:val="008D23C1"/>
    <w:rsid w:val="008D33D3"/>
    <w:rsid w:val="008D3722"/>
    <w:rsid w:val="008D3AC0"/>
    <w:rsid w:val="008D44B7"/>
    <w:rsid w:val="008D4DA2"/>
    <w:rsid w:val="008D68A0"/>
    <w:rsid w:val="008D70D2"/>
    <w:rsid w:val="008E1A43"/>
    <w:rsid w:val="008E1D71"/>
    <w:rsid w:val="008E2C31"/>
    <w:rsid w:val="008E5DD9"/>
    <w:rsid w:val="008F146B"/>
    <w:rsid w:val="008F16D9"/>
    <w:rsid w:val="008F3E2B"/>
    <w:rsid w:val="008F412F"/>
    <w:rsid w:val="008F416A"/>
    <w:rsid w:val="008F6A14"/>
    <w:rsid w:val="0090008F"/>
    <w:rsid w:val="00901045"/>
    <w:rsid w:val="009019F6"/>
    <w:rsid w:val="00903210"/>
    <w:rsid w:val="0090401D"/>
    <w:rsid w:val="00905C61"/>
    <w:rsid w:val="009068EA"/>
    <w:rsid w:val="00910270"/>
    <w:rsid w:val="0091091D"/>
    <w:rsid w:val="00910F16"/>
    <w:rsid w:val="00911011"/>
    <w:rsid w:val="00912735"/>
    <w:rsid w:val="00914FFF"/>
    <w:rsid w:val="0091511C"/>
    <w:rsid w:val="00921526"/>
    <w:rsid w:val="00922DEA"/>
    <w:rsid w:val="009240EC"/>
    <w:rsid w:val="009273AF"/>
    <w:rsid w:val="00931760"/>
    <w:rsid w:val="00932E15"/>
    <w:rsid w:val="00933C35"/>
    <w:rsid w:val="00940B37"/>
    <w:rsid w:val="009447BF"/>
    <w:rsid w:val="009449D7"/>
    <w:rsid w:val="0095041E"/>
    <w:rsid w:val="00952521"/>
    <w:rsid w:val="00953ACD"/>
    <w:rsid w:val="009546CB"/>
    <w:rsid w:val="0096055B"/>
    <w:rsid w:val="00960F05"/>
    <w:rsid w:val="009619A5"/>
    <w:rsid w:val="00963B3E"/>
    <w:rsid w:val="00963F1C"/>
    <w:rsid w:val="00964E6C"/>
    <w:rsid w:val="00966957"/>
    <w:rsid w:val="009707F0"/>
    <w:rsid w:val="009710E5"/>
    <w:rsid w:val="00972BCB"/>
    <w:rsid w:val="009744DE"/>
    <w:rsid w:val="0097626F"/>
    <w:rsid w:val="00980348"/>
    <w:rsid w:val="00980DDF"/>
    <w:rsid w:val="00982153"/>
    <w:rsid w:val="00982F7A"/>
    <w:rsid w:val="009861FC"/>
    <w:rsid w:val="0098640A"/>
    <w:rsid w:val="00990854"/>
    <w:rsid w:val="009934F5"/>
    <w:rsid w:val="00995E4A"/>
    <w:rsid w:val="009964B6"/>
    <w:rsid w:val="00996691"/>
    <w:rsid w:val="009A166A"/>
    <w:rsid w:val="009A1C7C"/>
    <w:rsid w:val="009A2523"/>
    <w:rsid w:val="009A2AF2"/>
    <w:rsid w:val="009A3641"/>
    <w:rsid w:val="009A514F"/>
    <w:rsid w:val="009A6790"/>
    <w:rsid w:val="009B1C1A"/>
    <w:rsid w:val="009B2E41"/>
    <w:rsid w:val="009B3F5F"/>
    <w:rsid w:val="009C0E18"/>
    <w:rsid w:val="009C0E39"/>
    <w:rsid w:val="009C3914"/>
    <w:rsid w:val="009C3C3E"/>
    <w:rsid w:val="009C707F"/>
    <w:rsid w:val="009C7CF1"/>
    <w:rsid w:val="009D195C"/>
    <w:rsid w:val="009D26CC"/>
    <w:rsid w:val="009D5E4B"/>
    <w:rsid w:val="009D5ECF"/>
    <w:rsid w:val="009D797A"/>
    <w:rsid w:val="009E2003"/>
    <w:rsid w:val="009E289F"/>
    <w:rsid w:val="009E6003"/>
    <w:rsid w:val="009E66ED"/>
    <w:rsid w:val="009E799B"/>
    <w:rsid w:val="009F0EEF"/>
    <w:rsid w:val="009F226A"/>
    <w:rsid w:val="009F22B6"/>
    <w:rsid w:val="009F344B"/>
    <w:rsid w:val="009F4723"/>
    <w:rsid w:val="009F4FE1"/>
    <w:rsid w:val="009F708F"/>
    <w:rsid w:val="00A01B81"/>
    <w:rsid w:val="00A02525"/>
    <w:rsid w:val="00A02AC1"/>
    <w:rsid w:val="00A02FAC"/>
    <w:rsid w:val="00A1274F"/>
    <w:rsid w:val="00A12D3E"/>
    <w:rsid w:val="00A1366F"/>
    <w:rsid w:val="00A14F23"/>
    <w:rsid w:val="00A17BE4"/>
    <w:rsid w:val="00A21E2B"/>
    <w:rsid w:val="00A309C8"/>
    <w:rsid w:val="00A31E7B"/>
    <w:rsid w:val="00A3203C"/>
    <w:rsid w:val="00A3243B"/>
    <w:rsid w:val="00A32F0E"/>
    <w:rsid w:val="00A36319"/>
    <w:rsid w:val="00A36B98"/>
    <w:rsid w:val="00A40169"/>
    <w:rsid w:val="00A40E5A"/>
    <w:rsid w:val="00A41518"/>
    <w:rsid w:val="00A43729"/>
    <w:rsid w:val="00A52D10"/>
    <w:rsid w:val="00A531F4"/>
    <w:rsid w:val="00A5512A"/>
    <w:rsid w:val="00A55687"/>
    <w:rsid w:val="00A556F0"/>
    <w:rsid w:val="00A564D2"/>
    <w:rsid w:val="00A62CA6"/>
    <w:rsid w:val="00A63224"/>
    <w:rsid w:val="00A64F9A"/>
    <w:rsid w:val="00A65F59"/>
    <w:rsid w:val="00A67D39"/>
    <w:rsid w:val="00A717A2"/>
    <w:rsid w:val="00A72215"/>
    <w:rsid w:val="00A72473"/>
    <w:rsid w:val="00A74D70"/>
    <w:rsid w:val="00A76C69"/>
    <w:rsid w:val="00A77A03"/>
    <w:rsid w:val="00A8099F"/>
    <w:rsid w:val="00A80D3D"/>
    <w:rsid w:val="00A824EB"/>
    <w:rsid w:val="00A83A26"/>
    <w:rsid w:val="00A8540F"/>
    <w:rsid w:val="00A8564A"/>
    <w:rsid w:val="00A90A7C"/>
    <w:rsid w:val="00A91275"/>
    <w:rsid w:val="00A91E67"/>
    <w:rsid w:val="00A93C8D"/>
    <w:rsid w:val="00A944FE"/>
    <w:rsid w:val="00A96AA0"/>
    <w:rsid w:val="00A96D39"/>
    <w:rsid w:val="00AA035B"/>
    <w:rsid w:val="00AA064F"/>
    <w:rsid w:val="00AA0D9B"/>
    <w:rsid w:val="00AA25F2"/>
    <w:rsid w:val="00AA4A52"/>
    <w:rsid w:val="00AA4D7A"/>
    <w:rsid w:val="00AA6D43"/>
    <w:rsid w:val="00AA7CFE"/>
    <w:rsid w:val="00AB0525"/>
    <w:rsid w:val="00AB085A"/>
    <w:rsid w:val="00AB2992"/>
    <w:rsid w:val="00AB38F8"/>
    <w:rsid w:val="00AB50EE"/>
    <w:rsid w:val="00AB5663"/>
    <w:rsid w:val="00AB57F5"/>
    <w:rsid w:val="00AB588A"/>
    <w:rsid w:val="00AB696C"/>
    <w:rsid w:val="00AB702D"/>
    <w:rsid w:val="00AC01EC"/>
    <w:rsid w:val="00AC02A2"/>
    <w:rsid w:val="00AC3933"/>
    <w:rsid w:val="00AC3C8B"/>
    <w:rsid w:val="00AC5AB4"/>
    <w:rsid w:val="00AC68EE"/>
    <w:rsid w:val="00AC71B7"/>
    <w:rsid w:val="00AC7A95"/>
    <w:rsid w:val="00AD0039"/>
    <w:rsid w:val="00AD2E54"/>
    <w:rsid w:val="00AD2F68"/>
    <w:rsid w:val="00AD524C"/>
    <w:rsid w:val="00AD5CF4"/>
    <w:rsid w:val="00AD7659"/>
    <w:rsid w:val="00AE16A5"/>
    <w:rsid w:val="00AE2747"/>
    <w:rsid w:val="00AE4755"/>
    <w:rsid w:val="00AE5480"/>
    <w:rsid w:val="00AE654C"/>
    <w:rsid w:val="00AE6FFB"/>
    <w:rsid w:val="00AE7480"/>
    <w:rsid w:val="00AF0F8E"/>
    <w:rsid w:val="00AF13A2"/>
    <w:rsid w:val="00AF332D"/>
    <w:rsid w:val="00AF4003"/>
    <w:rsid w:val="00AF492E"/>
    <w:rsid w:val="00AF72D2"/>
    <w:rsid w:val="00AF74BA"/>
    <w:rsid w:val="00AF7A8F"/>
    <w:rsid w:val="00AF7FF9"/>
    <w:rsid w:val="00B00992"/>
    <w:rsid w:val="00B00B58"/>
    <w:rsid w:val="00B0148E"/>
    <w:rsid w:val="00B02EFE"/>
    <w:rsid w:val="00B04E92"/>
    <w:rsid w:val="00B06BA3"/>
    <w:rsid w:val="00B06DC8"/>
    <w:rsid w:val="00B07E39"/>
    <w:rsid w:val="00B125DB"/>
    <w:rsid w:val="00B13994"/>
    <w:rsid w:val="00B14E19"/>
    <w:rsid w:val="00B15E86"/>
    <w:rsid w:val="00B17708"/>
    <w:rsid w:val="00B224A8"/>
    <w:rsid w:val="00B24BCC"/>
    <w:rsid w:val="00B24D51"/>
    <w:rsid w:val="00B30983"/>
    <w:rsid w:val="00B30AF4"/>
    <w:rsid w:val="00B31118"/>
    <w:rsid w:val="00B3185A"/>
    <w:rsid w:val="00B40A77"/>
    <w:rsid w:val="00B40E45"/>
    <w:rsid w:val="00B41B89"/>
    <w:rsid w:val="00B4467B"/>
    <w:rsid w:val="00B457BA"/>
    <w:rsid w:val="00B4603D"/>
    <w:rsid w:val="00B474C2"/>
    <w:rsid w:val="00B50ECA"/>
    <w:rsid w:val="00B5279D"/>
    <w:rsid w:val="00B625D2"/>
    <w:rsid w:val="00B64260"/>
    <w:rsid w:val="00B64774"/>
    <w:rsid w:val="00B659C0"/>
    <w:rsid w:val="00B66EEA"/>
    <w:rsid w:val="00B76CA2"/>
    <w:rsid w:val="00B76D9B"/>
    <w:rsid w:val="00B77AA6"/>
    <w:rsid w:val="00B77DB2"/>
    <w:rsid w:val="00B816F4"/>
    <w:rsid w:val="00B84598"/>
    <w:rsid w:val="00B856FF"/>
    <w:rsid w:val="00B90374"/>
    <w:rsid w:val="00B91815"/>
    <w:rsid w:val="00B91F62"/>
    <w:rsid w:val="00B92246"/>
    <w:rsid w:val="00B92B1F"/>
    <w:rsid w:val="00B95B5D"/>
    <w:rsid w:val="00B971D3"/>
    <w:rsid w:val="00B979F0"/>
    <w:rsid w:val="00BA121C"/>
    <w:rsid w:val="00BA2B38"/>
    <w:rsid w:val="00BA45C3"/>
    <w:rsid w:val="00BA5613"/>
    <w:rsid w:val="00BA7AF1"/>
    <w:rsid w:val="00BA7B01"/>
    <w:rsid w:val="00BA7B30"/>
    <w:rsid w:val="00BB0C2C"/>
    <w:rsid w:val="00BB14BE"/>
    <w:rsid w:val="00BB18A4"/>
    <w:rsid w:val="00BB1AB9"/>
    <w:rsid w:val="00BB21F4"/>
    <w:rsid w:val="00BB38FE"/>
    <w:rsid w:val="00BB787C"/>
    <w:rsid w:val="00BC0C49"/>
    <w:rsid w:val="00BC2694"/>
    <w:rsid w:val="00BC3522"/>
    <w:rsid w:val="00BC4548"/>
    <w:rsid w:val="00BC4AC9"/>
    <w:rsid w:val="00BC4AD0"/>
    <w:rsid w:val="00BC76C1"/>
    <w:rsid w:val="00BD07B8"/>
    <w:rsid w:val="00BD1A5C"/>
    <w:rsid w:val="00BD448F"/>
    <w:rsid w:val="00BD50E6"/>
    <w:rsid w:val="00BD6B56"/>
    <w:rsid w:val="00BD769B"/>
    <w:rsid w:val="00BE3DC2"/>
    <w:rsid w:val="00BE4973"/>
    <w:rsid w:val="00BE69AA"/>
    <w:rsid w:val="00BE7F5D"/>
    <w:rsid w:val="00BF1873"/>
    <w:rsid w:val="00BF4DEE"/>
    <w:rsid w:val="00BF594A"/>
    <w:rsid w:val="00BF6269"/>
    <w:rsid w:val="00BF71AD"/>
    <w:rsid w:val="00C02559"/>
    <w:rsid w:val="00C05DF3"/>
    <w:rsid w:val="00C10920"/>
    <w:rsid w:val="00C13116"/>
    <w:rsid w:val="00C13D5A"/>
    <w:rsid w:val="00C143B1"/>
    <w:rsid w:val="00C173A6"/>
    <w:rsid w:val="00C17496"/>
    <w:rsid w:val="00C1776C"/>
    <w:rsid w:val="00C17A3F"/>
    <w:rsid w:val="00C17E5B"/>
    <w:rsid w:val="00C20856"/>
    <w:rsid w:val="00C20EA5"/>
    <w:rsid w:val="00C2149B"/>
    <w:rsid w:val="00C232C4"/>
    <w:rsid w:val="00C25290"/>
    <w:rsid w:val="00C266A4"/>
    <w:rsid w:val="00C273AC"/>
    <w:rsid w:val="00C27757"/>
    <w:rsid w:val="00C333DB"/>
    <w:rsid w:val="00C34AEA"/>
    <w:rsid w:val="00C40ED4"/>
    <w:rsid w:val="00C41297"/>
    <w:rsid w:val="00C42F06"/>
    <w:rsid w:val="00C43410"/>
    <w:rsid w:val="00C45A00"/>
    <w:rsid w:val="00C500E8"/>
    <w:rsid w:val="00C50F0A"/>
    <w:rsid w:val="00C52FD7"/>
    <w:rsid w:val="00C53635"/>
    <w:rsid w:val="00C55629"/>
    <w:rsid w:val="00C560E0"/>
    <w:rsid w:val="00C56103"/>
    <w:rsid w:val="00C56515"/>
    <w:rsid w:val="00C577EC"/>
    <w:rsid w:val="00C60D26"/>
    <w:rsid w:val="00C62EB4"/>
    <w:rsid w:val="00C653C1"/>
    <w:rsid w:val="00C72A6B"/>
    <w:rsid w:val="00C72CA1"/>
    <w:rsid w:val="00C72F6E"/>
    <w:rsid w:val="00C75307"/>
    <w:rsid w:val="00C753B1"/>
    <w:rsid w:val="00C75C90"/>
    <w:rsid w:val="00C7623A"/>
    <w:rsid w:val="00C767B0"/>
    <w:rsid w:val="00C82154"/>
    <w:rsid w:val="00C83CF2"/>
    <w:rsid w:val="00C86583"/>
    <w:rsid w:val="00C92D12"/>
    <w:rsid w:val="00C92EBE"/>
    <w:rsid w:val="00C936B4"/>
    <w:rsid w:val="00C96E05"/>
    <w:rsid w:val="00C97CDB"/>
    <w:rsid w:val="00CA24C0"/>
    <w:rsid w:val="00CA3AF9"/>
    <w:rsid w:val="00CA4BC0"/>
    <w:rsid w:val="00CA4CF6"/>
    <w:rsid w:val="00CA6858"/>
    <w:rsid w:val="00CB033E"/>
    <w:rsid w:val="00CB13F4"/>
    <w:rsid w:val="00CB1907"/>
    <w:rsid w:val="00CB53AE"/>
    <w:rsid w:val="00CB5F67"/>
    <w:rsid w:val="00CB6DE6"/>
    <w:rsid w:val="00CB7D3A"/>
    <w:rsid w:val="00CB7F94"/>
    <w:rsid w:val="00CC0930"/>
    <w:rsid w:val="00CD0565"/>
    <w:rsid w:val="00CD07C3"/>
    <w:rsid w:val="00CD23BA"/>
    <w:rsid w:val="00CD4AB9"/>
    <w:rsid w:val="00CD762B"/>
    <w:rsid w:val="00CE0636"/>
    <w:rsid w:val="00CE0A9C"/>
    <w:rsid w:val="00CE1D28"/>
    <w:rsid w:val="00CE4CAB"/>
    <w:rsid w:val="00CE568B"/>
    <w:rsid w:val="00CE5815"/>
    <w:rsid w:val="00CE729F"/>
    <w:rsid w:val="00CE7902"/>
    <w:rsid w:val="00CE7AD9"/>
    <w:rsid w:val="00CF0FB4"/>
    <w:rsid w:val="00CF1761"/>
    <w:rsid w:val="00CF2265"/>
    <w:rsid w:val="00CF43C3"/>
    <w:rsid w:val="00CF6E84"/>
    <w:rsid w:val="00D004FE"/>
    <w:rsid w:val="00D0137A"/>
    <w:rsid w:val="00D03412"/>
    <w:rsid w:val="00D03B5B"/>
    <w:rsid w:val="00D04A33"/>
    <w:rsid w:val="00D058C4"/>
    <w:rsid w:val="00D10479"/>
    <w:rsid w:val="00D13440"/>
    <w:rsid w:val="00D13446"/>
    <w:rsid w:val="00D13FD1"/>
    <w:rsid w:val="00D15ABA"/>
    <w:rsid w:val="00D15BC7"/>
    <w:rsid w:val="00D15F46"/>
    <w:rsid w:val="00D1657E"/>
    <w:rsid w:val="00D16D8A"/>
    <w:rsid w:val="00D20753"/>
    <w:rsid w:val="00D207D7"/>
    <w:rsid w:val="00D21D8C"/>
    <w:rsid w:val="00D246AA"/>
    <w:rsid w:val="00D25455"/>
    <w:rsid w:val="00D25C05"/>
    <w:rsid w:val="00D27463"/>
    <w:rsid w:val="00D27899"/>
    <w:rsid w:val="00D30899"/>
    <w:rsid w:val="00D32179"/>
    <w:rsid w:val="00D336E7"/>
    <w:rsid w:val="00D34189"/>
    <w:rsid w:val="00D35E31"/>
    <w:rsid w:val="00D35F43"/>
    <w:rsid w:val="00D4155E"/>
    <w:rsid w:val="00D42651"/>
    <w:rsid w:val="00D42E2F"/>
    <w:rsid w:val="00D435C3"/>
    <w:rsid w:val="00D51D01"/>
    <w:rsid w:val="00D53527"/>
    <w:rsid w:val="00D5368D"/>
    <w:rsid w:val="00D55B31"/>
    <w:rsid w:val="00D5727C"/>
    <w:rsid w:val="00D57874"/>
    <w:rsid w:val="00D5799B"/>
    <w:rsid w:val="00D6010F"/>
    <w:rsid w:val="00D601E0"/>
    <w:rsid w:val="00D61EDA"/>
    <w:rsid w:val="00D62301"/>
    <w:rsid w:val="00D63F90"/>
    <w:rsid w:val="00D6690D"/>
    <w:rsid w:val="00D675D0"/>
    <w:rsid w:val="00D70828"/>
    <w:rsid w:val="00D71D93"/>
    <w:rsid w:val="00D720DD"/>
    <w:rsid w:val="00D725E9"/>
    <w:rsid w:val="00D74B42"/>
    <w:rsid w:val="00D74CA1"/>
    <w:rsid w:val="00D7569B"/>
    <w:rsid w:val="00D75C11"/>
    <w:rsid w:val="00D75F8C"/>
    <w:rsid w:val="00D80CDF"/>
    <w:rsid w:val="00D81CD1"/>
    <w:rsid w:val="00D83983"/>
    <w:rsid w:val="00D84C9E"/>
    <w:rsid w:val="00D852C8"/>
    <w:rsid w:val="00D9047F"/>
    <w:rsid w:val="00D92C4D"/>
    <w:rsid w:val="00D941A2"/>
    <w:rsid w:val="00D9552F"/>
    <w:rsid w:val="00D95ED8"/>
    <w:rsid w:val="00D97928"/>
    <w:rsid w:val="00D97C98"/>
    <w:rsid w:val="00DA2AA9"/>
    <w:rsid w:val="00DA3C5A"/>
    <w:rsid w:val="00DA472E"/>
    <w:rsid w:val="00DA4867"/>
    <w:rsid w:val="00DA6589"/>
    <w:rsid w:val="00DB5387"/>
    <w:rsid w:val="00DC01B4"/>
    <w:rsid w:val="00DC0588"/>
    <w:rsid w:val="00DC3869"/>
    <w:rsid w:val="00DC47FD"/>
    <w:rsid w:val="00DC49B1"/>
    <w:rsid w:val="00DC4F8D"/>
    <w:rsid w:val="00DC6321"/>
    <w:rsid w:val="00DC6F2D"/>
    <w:rsid w:val="00DD3148"/>
    <w:rsid w:val="00DD400B"/>
    <w:rsid w:val="00DD41ED"/>
    <w:rsid w:val="00DD48BF"/>
    <w:rsid w:val="00DD758E"/>
    <w:rsid w:val="00DE1A8C"/>
    <w:rsid w:val="00DE2006"/>
    <w:rsid w:val="00DE237B"/>
    <w:rsid w:val="00DE2559"/>
    <w:rsid w:val="00DF0B24"/>
    <w:rsid w:val="00DF0D68"/>
    <w:rsid w:val="00DF1C40"/>
    <w:rsid w:val="00DF3C7B"/>
    <w:rsid w:val="00DF529E"/>
    <w:rsid w:val="00DF5581"/>
    <w:rsid w:val="00DF782A"/>
    <w:rsid w:val="00E01371"/>
    <w:rsid w:val="00E04EE5"/>
    <w:rsid w:val="00E05ADD"/>
    <w:rsid w:val="00E05C21"/>
    <w:rsid w:val="00E069B5"/>
    <w:rsid w:val="00E12238"/>
    <w:rsid w:val="00E124B8"/>
    <w:rsid w:val="00E12CE6"/>
    <w:rsid w:val="00E14BD2"/>
    <w:rsid w:val="00E17F92"/>
    <w:rsid w:val="00E201B6"/>
    <w:rsid w:val="00E210C6"/>
    <w:rsid w:val="00E21A9E"/>
    <w:rsid w:val="00E21ED2"/>
    <w:rsid w:val="00E27A0F"/>
    <w:rsid w:val="00E30435"/>
    <w:rsid w:val="00E32137"/>
    <w:rsid w:val="00E3355C"/>
    <w:rsid w:val="00E337BF"/>
    <w:rsid w:val="00E37AFE"/>
    <w:rsid w:val="00E40BA5"/>
    <w:rsid w:val="00E420B3"/>
    <w:rsid w:val="00E4424D"/>
    <w:rsid w:val="00E44B16"/>
    <w:rsid w:val="00E44ED8"/>
    <w:rsid w:val="00E46547"/>
    <w:rsid w:val="00E525C9"/>
    <w:rsid w:val="00E537EE"/>
    <w:rsid w:val="00E53E88"/>
    <w:rsid w:val="00E54AFA"/>
    <w:rsid w:val="00E574AC"/>
    <w:rsid w:val="00E60BA9"/>
    <w:rsid w:val="00E6270D"/>
    <w:rsid w:val="00E6409F"/>
    <w:rsid w:val="00E64B75"/>
    <w:rsid w:val="00E65361"/>
    <w:rsid w:val="00E660CD"/>
    <w:rsid w:val="00E66B07"/>
    <w:rsid w:val="00E67B5B"/>
    <w:rsid w:val="00E74131"/>
    <w:rsid w:val="00E74E1B"/>
    <w:rsid w:val="00E75082"/>
    <w:rsid w:val="00E75BB3"/>
    <w:rsid w:val="00E75EDB"/>
    <w:rsid w:val="00E7738A"/>
    <w:rsid w:val="00E77AE2"/>
    <w:rsid w:val="00E80F5D"/>
    <w:rsid w:val="00E822CE"/>
    <w:rsid w:val="00E83B30"/>
    <w:rsid w:val="00E86227"/>
    <w:rsid w:val="00E8627C"/>
    <w:rsid w:val="00E95F0E"/>
    <w:rsid w:val="00E96D06"/>
    <w:rsid w:val="00E975F3"/>
    <w:rsid w:val="00EA1CB7"/>
    <w:rsid w:val="00EA1E9B"/>
    <w:rsid w:val="00EA23F8"/>
    <w:rsid w:val="00EA2863"/>
    <w:rsid w:val="00EA4A84"/>
    <w:rsid w:val="00EA4B97"/>
    <w:rsid w:val="00EA53B4"/>
    <w:rsid w:val="00EB0535"/>
    <w:rsid w:val="00EB1E4A"/>
    <w:rsid w:val="00EB3035"/>
    <w:rsid w:val="00EB3C24"/>
    <w:rsid w:val="00EB480F"/>
    <w:rsid w:val="00EB4E7B"/>
    <w:rsid w:val="00EB6F75"/>
    <w:rsid w:val="00EC0FFB"/>
    <w:rsid w:val="00EC2BFE"/>
    <w:rsid w:val="00EC446B"/>
    <w:rsid w:val="00EC4D13"/>
    <w:rsid w:val="00EC5EDA"/>
    <w:rsid w:val="00EC7F8F"/>
    <w:rsid w:val="00ED0B9E"/>
    <w:rsid w:val="00EE2370"/>
    <w:rsid w:val="00EE640F"/>
    <w:rsid w:val="00EF2128"/>
    <w:rsid w:val="00EF2728"/>
    <w:rsid w:val="00EF289F"/>
    <w:rsid w:val="00EF52C7"/>
    <w:rsid w:val="00EF6612"/>
    <w:rsid w:val="00EF6664"/>
    <w:rsid w:val="00EF6EC1"/>
    <w:rsid w:val="00F00028"/>
    <w:rsid w:val="00F004E5"/>
    <w:rsid w:val="00F00847"/>
    <w:rsid w:val="00F02C9E"/>
    <w:rsid w:val="00F0511D"/>
    <w:rsid w:val="00F05E76"/>
    <w:rsid w:val="00F067C6"/>
    <w:rsid w:val="00F07905"/>
    <w:rsid w:val="00F10CF5"/>
    <w:rsid w:val="00F14604"/>
    <w:rsid w:val="00F1523E"/>
    <w:rsid w:val="00F16049"/>
    <w:rsid w:val="00F174BF"/>
    <w:rsid w:val="00F209EB"/>
    <w:rsid w:val="00F2178F"/>
    <w:rsid w:val="00F2212C"/>
    <w:rsid w:val="00F221CF"/>
    <w:rsid w:val="00F229AC"/>
    <w:rsid w:val="00F25175"/>
    <w:rsid w:val="00F25EC1"/>
    <w:rsid w:val="00F26E5C"/>
    <w:rsid w:val="00F270BF"/>
    <w:rsid w:val="00F27105"/>
    <w:rsid w:val="00F3059E"/>
    <w:rsid w:val="00F30BFD"/>
    <w:rsid w:val="00F310E0"/>
    <w:rsid w:val="00F34925"/>
    <w:rsid w:val="00F36FD7"/>
    <w:rsid w:val="00F3786E"/>
    <w:rsid w:val="00F40075"/>
    <w:rsid w:val="00F40840"/>
    <w:rsid w:val="00F40EFC"/>
    <w:rsid w:val="00F41236"/>
    <w:rsid w:val="00F42D52"/>
    <w:rsid w:val="00F442DF"/>
    <w:rsid w:val="00F4493C"/>
    <w:rsid w:val="00F46F9A"/>
    <w:rsid w:val="00F473DA"/>
    <w:rsid w:val="00F47E5D"/>
    <w:rsid w:val="00F50D97"/>
    <w:rsid w:val="00F53403"/>
    <w:rsid w:val="00F53B11"/>
    <w:rsid w:val="00F5664D"/>
    <w:rsid w:val="00F5677A"/>
    <w:rsid w:val="00F60539"/>
    <w:rsid w:val="00F60540"/>
    <w:rsid w:val="00F60DAE"/>
    <w:rsid w:val="00F635DC"/>
    <w:rsid w:val="00F65B9E"/>
    <w:rsid w:val="00F670B5"/>
    <w:rsid w:val="00F72597"/>
    <w:rsid w:val="00F72C90"/>
    <w:rsid w:val="00F7327E"/>
    <w:rsid w:val="00F73A0C"/>
    <w:rsid w:val="00F73D37"/>
    <w:rsid w:val="00F73DE2"/>
    <w:rsid w:val="00F74C9C"/>
    <w:rsid w:val="00F74E48"/>
    <w:rsid w:val="00F82B99"/>
    <w:rsid w:val="00F83FC5"/>
    <w:rsid w:val="00F85D84"/>
    <w:rsid w:val="00F865A1"/>
    <w:rsid w:val="00F91C70"/>
    <w:rsid w:val="00F9317C"/>
    <w:rsid w:val="00F94A87"/>
    <w:rsid w:val="00F963BA"/>
    <w:rsid w:val="00FA0316"/>
    <w:rsid w:val="00FA0992"/>
    <w:rsid w:val="00FA2D97"/>
    <w:rsid w:val="00FA43E6"/>
    <w:rsid w:val="00FA68AB"/>
    <w:rsid w:val="00FA6BAC"/>
    <w:rsid w:val="00FA7ABF"/>
    <w:rsid w:val="00FA7C13"/>
    <w:rsid w:val="00FB019A"/>
    <w:rsid w:val="00FB05FB"/>
    <w:rsid w:val="00FB0C26"/>
    <w:rsid w:val="00FB2304"/>
    <w:rsid w:val="00FB3B5E"/>
    <w:rsid w:val="00FB3E5B"/>
    <w:rsid w:val="00FB6B19"/>
    <w:rsid w:val="00FC0DC4"/>
    <w:rsid w:val="00FC2A8C"/>
    <w:rsid w:val="00FC58AB"/>
    <w:rsid w:val="00FC6D07"/>
    <w:rsid w:val="00FC70E0"/>
    <w:rsid w:val="00FD1403"/>
    <w:rsid w:val="00FD16B6"/>
    <w:rsid w:val="00FD1E5A"/>
    <w:rsid w:val="00FD208E"/>
    <w:rsid w:val="00FD499E"/>
    <w:rsid w:val="00FD50C8"/>
    <w:rsid w:val="00FD5C14"/>
    <w:rsid w:val="00FE04B9"/>
    <w:rsid w:val="00FE0726"/>
    <w:rsid w:val="00FE1E8A"/>
    <w:rsid w:val="00FE4DF8"/>
    <w:rsid w:val="00FE65AC"/>
    <w:rsid w:val="00FF3863"/>
    <w:rsid w:val="00FF3B4D"/>
    <w:rsid w:val="00FF462C"/>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chartTrackingRefBased/>
  <w15:docId w15:val="{27EE37D5-BAFD-4C5E-897F-07CAB717D4E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color w:val="000000" w:themeColor="text1"/>
        <w:sz w:val="24"/>
        <w:szCs w:val="24"/>
        <w:lang w:val="hr-HR" w:eastAsia="en-US" w:bidi="ar-SA"/>
      </w:rPr>
    </w:rPrDefault>
    <w:pPrDefault>
      <w:pPr>
        <w:jc w:val="both"/>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13B12"/>
    <w:pPr>
      <w:ind w:left="720"/>
      <w:contextualSpacing/>
    </w:pPr>
  </w:style>
  <w:style w:type="paragraph" w:styleId="Zaglavlje">
    <w:name w:val="header"/>
    <w:basedOn w:val="Normal"/>
    <w:link w:val="ZaglavljeChar"/>
    <w:uiPriority w:val="99"/>
    <w:unhideWhenUsed/>
    <w:rsid w:val="00614237"/>
    <w:pPr>
      <w:tabs>
        <w:tab w:val="center" w:pos="4536"/>
        <w:tab w:val="right" w:pos="9072"/>
      </w:tabs>
    </w:pPr>
  </w:style>
  <w:style w:type="character" w:styleId="ZaglavljeChar" w:customStyle="true">
    <w:name w:val="Zaglavlje Char"/>
    <w:basedOn w:val="Zadanifontodlomka"/>
    <w:link w:val="Zaglavlje"/>
    <w:uiPriority w:val="99"/>
    <w:rsid w:val="00614237"/>
  </w:style>
  <w:style w:type="paragraph" w:styleId="Podnoje">
    <w:name w:val="footer"/>
    <w:basedOn w:val="Normal"/>
    <w:link w:val="PodnojeChar"/>
    <w:uiPriority w:val="99"/>
    <w:unhideWhenUsed/>
    <w:rsid w:val="00614237"/>
    <w:pPr>
      <w:tabs>
        <w:tab w:val="center" w:pos="4536"/>
        <w:tab w:val="right" w:pos="9072"/>
      </w:tabs>
    </w:pPr>
  </w:style>
  <w:style w:type="character" w:styleId="PodnojeChar" w:customStyle="true">
    <w:name w:val="Podnožje Char"/>
    <w:basedOn w:val="Zadanifontodlomka"/>
    <w:link w:val="Podnoje"/>
    <w:uiPriority w:val="99"/>
    <w:rsid w:val="00614237"/>
  </w:style>
  <w:style w:type="paragraph" w:styleId="Tekstbalonia">
    <w:name w:val="Balloon Text"/>
    <w:basedOn w:val="Normal"/>
    <w:link w:val="TekstbaloniaChar"/>
    <w:uiPriority w:val="99"/>
    <w:semiHidden/>
    <w:unhideWhenUsed/>
    <w:rsid w:val="007B224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224E"/>
    <w:rPr>
      <w:rFonts w:ascii="Segoe UI" w:hAnsi="Segoe UI" w:cs="Segoe UI"/>
      <w:sz w:val="18"/>
      <w:szCs w:val="18"/>
    </w:rPr>
  </w:style>
  <w:style w:type="character" w:styleId="Tekstrezerviranogmjesta">
    <w:name w:val="Placeholder Text"/>
    <w:basedOn w:val="Zadanifontodlomka"/>
    <w:uiPriority w:val="99"/>
    <w:semiHidden/>
    <w:rsid w:val="005D7D6E"/>
    <w:rPr>
      <w:color w:val="808080"/>
      <w:bdr w:val="none" w:color="auto" w:sz="0" w:space="0"/>
      <w:shd w:val="clear" w:color="auto" w:fill="auto"/>
    </w:rPr>
  </w:style>
  <w:style w:type="character" w:styleId="eSPISCCParagraphDefaultFont" w:customStyle="true">
    <w:name w:val="eSPIS_CC_Paragraph Default Font"/>
    <w:basedOn w:val="Zadanifontodlomka"/>
    <w:rsid w:val="005D7D6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D7D6E"/>
    <w:rPr>
      <w:bdr w:val="none" w:color="auto" w:sz="0" w:space="0"/>
      <w:shd w:val="clear" w:color="auto" w:fill="FFFFCC"/>
      <w:lang w:val="hr-HR"/>
    </w:rPr>
  </w:style>
  <w:style w:type="character" w:styleId="PozadinaSvijetloCrvena" w:customStyle="true">
    <w:name w:val="Pozadina_SvijetloCrvena"/>
    <w:basedOn w:val="eSPISCCParagraphDefaultFont"/>
    <w:rsid w:val="005D7D6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D7D6E"/>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653704">
      <w:bodyDiv w:val="true"/>
      <w:marLeft w:val="0"/>
      <w:marRight w:val="0"/>
      <w:marTop w:val="0"/>
      <w:marBottom w:val="0"/>
      <w:divBdr>
        <w:top w:val="none" w:color="auto" w:sz="0" w:space="0"/>
        <w:left w:val="none" w:color="auto" w:sz="0" w:space="0"/>
        <w:bottom w:val="none" w:color="auto" w:sz="0" w:space="0"/>
        <w:right w:val="none" w:color="auto" w:sz="0" w:space="0"/>
      </w:divBdr>
    </w:div>
    <w:div w:id="90048697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ožujka 2026.</izvorni_sadrzaj>
    <derivirana_varijabla naziv="DomainObject.DatumDonosenjaOdluke_1">25.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Pp-1979/2023-9</izvorni_sadrzaj>
    <derivirana_varijabla naziv="DomainObject.Oznaka_1">Pp-1979/2023-9</derivirana_varijabla>
  </DomainObject.Oznaka>
  <DomainObject.DonositeljOdluke.Ime>
    <izvorni_sadrzaj>Sanja</izvorni_sadrzaj>
    <derivirana_varijabla naziv="DomainObject.DonositeljOdluke.Ime_1">Sanja</derivirana_varijabla>
  </DomainObject.DonositeljOdluke.Ime>
  <DomainObject.DonositeljOdluke.Prezime>
    <izvorni_sadrzaj>Crljen Mrvoš</izvorni_sadrzaj>
    <derivirana_varijabla naziv="DomainObject.DonositeljOdluke.Prezime_1">Crljen Mrvoš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1979</izvorni_sadrzaj>
    <derivirana_varijabla naziv="DomainObject.Predmet.Broj_1">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svibnja 2023.</izvorni_sadrzaj>
    <derivirana_varijabla naziv="DomainObject.Predmet.DatumIzradeOptuznogAkta_1">29. svibnja 2023.</derivirana_varijabla>
  </DomainObject.Predmet.DatumIzradeOptuznogAkta>
  <DomainObject.Predmet.DatumIzradeOptuznogAktaFormated>
    <izvorni_sadrzaj>29.5.2023.</izvorni_sadrzaj>
    <derivirana_varijabla naziv="DomainObject.Predmet.DatumIzradeOptuznogAktaFormated_1">29.5.2023.</derivirana_varijabla>
  </DomainObject.Predmet.DatumIzradeOptuznogAktaFormated>
  <DomainObject.Predmet.DatumOsnivanja>
    <izvorni_sadrzaj>31. svibnja 2023.</izvorni_sadrzaj>
    <derivirana_varijabla naziv="DomainObject.Predmet.DatumOsnivanja_1">31. svibnja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svibnja 2023.</izvorni_sadrzaj>
    <derivirana_varijabla naziv="DomainObject.Predmet.DatumPrimitkaOptuznogAkta_1">29. svibnja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rujna 1991.</izvorni_sadrzaj>
    <derivirana_varijabla naziv="DomainObject.Predmet.OkrivljenikFizickaOsoba.DatumRodjenja_1">26. rujna 1991.</derivirana_varijabla>
  </DomainObject.Predmet.OkrivljenikFizickaOsoba.DatumRodjenja>
  <DomainObject.Predmet.OkrivljenikFizickaOsoba.DatumRodjenjaFormated>
    <izvorni_sadrzaj>26.9.1991.</izvorni_sadrzaj>
    <derivirana_varijabla naziv="DomainObject.Predmet.OkrivljenikFizickaOsoba.DatumRodjenjaFormated_1">26.9.1991.</derivirana_varijabla>
  </DomainObject.Predmet.OkrivljenikFizickaOsoba.DatumRodjenjaFormated>
  <DomainObject.Predmet.OkrivljenikFizickaOsoba.Ime>
    <izvorni_sadrzaj>Toni</izvorni_sadrzaj>
    <derivirana_varijabla naziv="DomainObject.Predmet.OkrivljenikFizickaOsoba.Ime_1">Toni</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Pula (Pula)</izvorni_sadrzaj>
    <derivirana_varijabla naziv="DomainObject.Predmet.OkrivljenikFizickaOsoba.MjestoRodjenja_1">Pula (Pula)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Toni Zahtila</izvorni_sadrzaj>
    <derivirana_varijabla naziv="DomainObject.Predmet.OkrivljenikFizickaOsoba.Naziv_1">Toni Zahtila</derivirana_varijabla>
  </DomainObject.Predmet.OkrivljenikFizickaOsoba.Naziv>
  <DomainObject.Predmet.OkrivljenikFizickaOsoba.Prezime>
    <izvorni_sadrzaj>Zahtila</izvorni_sadrzaj>
    <derivirana_varijabla naziv="DomainObject.Predmet.OkrivljenikFizickaOsoba.Prezime_1">Zahtila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11012089117</izvorni_sadrzaj>
    <derivirana_varijabla naziv="DomainObject.Predmet.OkrivljenikFizickaOsoba.Oib_1">11012089117</derivirana_varijabla>
  </DomainObject.Predmet.OkrivljenikFizickaOsoba.Oib>
  <DomainObject.Predmet.Opis>
    <izvorni_sadrzaj>OP</izvorni_sadrzaj>
    <derivirana_varijabla naziv="DomainObject.Predmet.Opis_1">OP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Pp-1979/2023</izvorni_sadrzaj>
    <derivirana_varijabla naziv="DomainObject.Predmet.OznakaBroj_1">Pp-1979/2023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Toni Zahtila</izvorni_sadrzaj>
    <derivirana_varijabla naziv="DomainObject.Predmet.ProtustrankaFormated_1">  Toni Zahtila</derivirana_varijabla>
  </DomainObject.Predmet.ProtustrankaFormated>
  <DomainObject.Predmet.ProtustrankaFormatedOIB>
    <izvorni_sadrzaj>  Toni Zahtila, OIB 11012089117</izvorni_sadrzaj>
    <derivirana_varijabla naziv="DomainObject.Predmet.ProtustrankaFormatedOIB_1">  Toni Zahtila, OIB 11012089117</derivirana_varijabla>
  </DomainObject.Predmet.ProtustrankaFormatedOIB>
  <DomainObject.Predmet.ProtustrankaFormatedWithAdress>
    <izvorni_sadrzaj> Toni Zahtila, Prilaz Kršin 7, 52220 Labin</izvorni_sadrzaj>
    <derivirana_varijabla naziv="DomainObject.Predmet.ProtustrankaFormatedWithAdress_1"> Toni Zahtila, Prilaz Kršin 7, 52220 Labin</derivirana_varijabla>
  </DomainObject.Predmet.ProtustrankaFormatedWithAdress>
  <DomainObject.Predmet.ProtustrankaFormatedWithAdressOIB>
    <izvorni_sadrzaj> Toni Zahtila, OIB 11012089117, Prilaz Kršin 7, 52220 Labin</izvorni_sadrzaj>
    <derivirana_varijabla naziv="DomainObject.Predmet.ProtustrankaFormatedWithAdressOIB_1"> Toni Zahtila, OIB 11012089117, Prilaz Kršin 7, 52220 Labin</derivirana_varijabla>
  </DomainObject.Predmet.ProtustrankaFormatedWithAdressOIB>
  <DomainObject.Predmet.ProtustrankaWithAdress>
    <izvorni_sadrzaj>Toni Zahtila Prilaz Kršin 7, 52220 Labin</izvorni_sadrzaj>
    <derivirana_varijabla naziv="DomainObject.Predmet.ProtustrankaWithAdress_1">Toni Zahtila Prilaz Kršin 7, 52220 Labin</derivirana_varijabla>
  </DomainObject.Predmet.ProtustrankaWithAdress>
  <DomainObject.Predmet.ProtustrankaWithAdressOIB>
    <izvorni_sadrzaj>Toni Zahtila, OIB 11012089117, Prilaz Kršin 7, 52220 Labin</izvorni_sadrzaj>
    <derivirana_varijabla naziv="DomainObject.Predmet.ProtustrankaWithAdressOIB_1">Toni Zahtila, OIB 11012089117, Prilaz Kršin 7, 52220 Labin</derivirana_varijabla>
  </DomainObject.Predmet.ProtustrankaWithAdressOIB>
  <DomainObject.Predmet.ProtustrankaNazivFormated>
    <izvorni_sadrzaj>Toni Zahtila</izvorni_sadrzaj>
    <derivirana_varijabla naziv="DomainObject.Predmet.ProtustrankaNazivFormated_1">Toni Zahtila</derivirana_varijabla>
  </DomainObject.Predmet.ProtustrankaNazivFormated>
  <DomainObject.Predmet.ProtustrankaNazivFormatedOIB>
    <izvorni_sadrzaj>Toni Zahtila, OIB 11012089117</izvorni_sadrzaj>
    <derivirana_varijabla naziv="DomainObject.Predmet.ProtustrankaNazivFormatedOIB_1">Toni Zahtila, OIB 11012089117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4/II - Užarska 3, Rijeka</izvorni_sadrzaj>
    <derivirana_varijabla naziv="DomainObject.Predmet.Referada.Prostorija.Naziv_1">Soba 4/II - Užarska 3, Rijeka</derivirana_varijabla>
  </DomainObject.Predmet.Referada.Prostorija.Naziv>
  <DomainObject.Predmet.Referada.Prostorija.Oznaka>
    <izvorni_sadrzaj>4/II - Užarska 3</izvorni_sadrzaj>
    <derivirana_varijabla naziv="DomainObject.Predmet.Referada.Prostorija.Oznaka_1">4/II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Sanja Crljen Mrvoš</izvorni_sadrzaj>
    <derivirana_varijabla naziv="DomainObject.Predmet.Referada.Sudac_1">Sanja Crljen Mrvoš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Maja Lekić</izvorni_sadrzaj>
    <derivirana_varijabla naziv="DomainObject.Predmet.Zapisnicar_1">Maja Lekić</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Toni Zahtila</item>
    </izvorni_sadrzaj>
    <derivirana_varijabla naziv="DomainObject.Predmet.ProtuStrankaListFormated_1">
      <item>Toni Zahtila</item>
    </derivirana_varijabla>
  </DomainObject.Predmet.ProtuStrankaListFormated>
  <DomainObject.Predmet.ProtuStrankaListFormatedOIB>
    <izvorni_sadrzaj>
      <item>Toni Zahtila, OIB 11012089117</item>
    </izvorni_sadrzaj>
    <derivirana_varijabla naziv="DomainObject.Predmet.ProtuStrankaListFormatedOIB_1">
      <item>Toni Zahtila, OIB 11012089117</item>
    </derivirana_varijabla>
  </DomainObject.Predmet.ProtuStrankaListFormatedOIB>
  <DomainObject.Predmet.ProtuStrankaListFormatedWithAdress>
    <izvorni_sadrzaj>
      <item>Toni Zahtila, Prilaz Kršin 7, 52220 Labin</item>
    </izvorni_sadrzaj>
    <derivirana_varijabla naziv="DomainObject.Predmet.ProtuStrankaListFormatedWithAdress_1">
      <item>Toni Zahtila, Prilaz Kršin 7, 52220 Labin</item>
    </derivirana_varijabla>
  </DomainObject.Predmet.ProtuStrankaListFormatedWithAdress>
  <DomainObject.Predmet.ProtuStrankaListFormatedWithAdressOIB>
    <izvorni_sadrzaj>
      <item>Toni Zahtila, OIB 11012089117, Prilaz Kršin 7, 52220 Labin</item>
    </izvorni_sadrzaj>
    <derivirana_varijabla naziv="DomainObject.Predmet.ProtuStrankaListFormatedWithAdressOIB_1">
      <item>Toni Zahtila, OIB 11012089117, Prilaz Kršin 7, 52220 Labin</item>
    </derivirana_varijabla>
  </DomainObject.Predmet.ProtuStrankaListFormatedWithAdressOIB>
  <DomainObject.Predmet.ProtuStrankaListNazivFormated>
    <izvorni_sadrzaj>
      <item>Toni Zahtila</item>
    </izvorni_sadrzaj>
    <derivirana_varijabla naziv="DomainObject.Predmet.ProtuStrankaListNazivFormated_1">
      <item>Toni Zahtila</item>
    </derivirana_varijabla>
  </DomainObject.Predmet.ProtuStrankaListNazivFormated>
  <DomainObject.Predmet.ProtuStrankaListNazivFormatedOIB>
    <izvorni_sadrzaj>
      <item>Toni Zahtila, OIB 11012089117</item>
    </izvorni_sadrzaj>
    <derivirana_varijabla naziv="DomainObject.Predmet.ProtuStrankaListNazivFormatedOIB_1">
      <item>Toni Zahtila, OIB 11012089117</item>
    </derivirana_varijabla>
  </DomainObject.Predmet.ProtuStrankaListNazivFormatedOIB>
  <DomainObject.Predmet.OstaliListFormated>
    <izvorni_sadrzaj>
      <item>Javnost</item>
    </izvorni_sadrzaj>
    <derivirana_varijabla naziv="DomainObject.Predmet.OstaliListFormated_1">
      <item>Javnost</item>
    </derivirana_varijabla>
  </DomainObject.Predmet.OstaliListFormated>
  <DomainObject.Predmet.OstaliListFormatedOIB>
    <izvorni_sadrzaj>
      <item>Javnost</item>
    </izvorni_sadrzaj>
    <derivirana_varijabla naziv="DomainObject.Predmet.OstaliListFormatedOIB_1">
      <item>Javnost</item>
    </derivirana_varijabla>
  </DomainObject.Predmet.OstaliListFormatedOIB>
  <DomainObject.Predmet.OstaliListFormatedWithAdress>
    <izvorni_sadrzaj>
      <item>Javnost</item>
    </izvorni_sadrzaj>
    <derivirana_varijabla naziv="DomainObject.Predmet.OstaliListFormatedWithAdress_1">
      <item>Javnost</item>
    </derivirana_varijabla>
  </DomainObject.Predmet.OstaliListFormatedWithAdress>
  <DomainObject.Predmet.OstaliListFormatedWithAdressOIB>
    <izvorni_sadrzaj>
      <item>Javnost</item>
    </izvorni_sadrzaj>
    <derivirana_varijabla naziv="DomainObject.Predmet.OstaliListFormatedWithAdressOIB_1">
      <item>Javnost</item>
    </derivirana_varijabla>
  </DomainObject.Predmet.OstaliListFormatedWithAdressOIB>
  <DomainObject.Predmet.OstaliListNazivFormated>
    <izvorni_sadrzaj>
      <item>Javnost</item>
    </izvorni_sadrzaj>
    <derivirana_varijabla naziv="DomainObject.Predmet.OstaliListNazivFormated_1">
      <item>Javnost</item>
    </derivirana_varijabla>
  </DomainObject.Predmet.OstaliListNazivFormated>
  <DomainObject.Predmet.OstaliListNazivFormatedOIB>
    <izvorni_sadrzaj>
      <item>Javnost</item>
    </izvorni_sadrzaj>
    <derivirana_varijabla naziv="DomainObject.Predmet.OstaliListNazivFormatedOIB_1">
      <item>Javnost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izvorni_sadrzaj>
    <derivirana_varijabla naziv="DomainObject.Predmet.ClanakZakona_1">4</derivirana_varijabla>
  </DomainObject.Predmet.ClanakZakona>
  <DomainObject.Predmet.ClanakZakonaFull>
    <izvorni_sadrzaj>članka 4. stavka 1. točke 5.</izvorni_sadrzaj>
    <derivirana_varijabla naziv="DomainObject.Predmet.ClanakZakonaFull_1">članka 4. stavka 1. točke 5.</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sudac</izvorni_sadrzaj>
    <derivirana_varijabla naziv="DomainObject.Predmet.FunkcijaOsobe_1">sudac</derivirana_varijabla>
  </DomainObject.Predmet.FunkcijaOsobe>
  <DomainObject.Datum>
    <izvorni_sadrzaj>20. travnja 2026.</izvorni_sadrzaj>
    <derivirana_varijabla naziv="DomainObject.Datum_1">20. travnja 2026.</derivirana_varijabla>
  </DomainObject.Datum>
  <DomainObject.PoslovniBrojDokumenta>
    <izvorni_sadrzaj>Pp-1979/2023-9</izvorni_sadrzaj>
    <derivirana_varijabla naziv="DomainObject.PoslovniBrojDokumenta_1">Pp-1979/2023-9</derivirana_varijabla>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Toni Zahtila</izvorni_sadrzaj>
    <derivirana_varijabla naziv="DomainObject.Predmet.ProtustrankaIDrugi_1">Toni Zahtila</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Toni Zahtila, OIB 11012089117, Prilaz Kršin 7, 52220 Labin</izvorni_sadrzaj>
    <derivirana_varijabla naziv="DomainObject.Predmet.ProtustrankaIDrugiAdressOIB_1">Toni Zahtila, OIB 11012089117, Prilaz Kršin 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Toni Zahtila</item>
      <item>I. policijska postaja Rijeka</item>
      <item>Javnost</item>
    </izvorni_sadrzaj>
    <derivirana_varijabla naziv="DomainObject.Predmet.SudioniciListNaziv_1">
      <item>Toni Zahtila</item>
      <item>I. policijska postaja Rijeka</item>
      <item>Javnost</item>
    </derivirana_varijabla>
  </DomainObject.Predmet.SudioniciListNaziv>
  <DomainObject.Predmet.SudioniciListAdressOIB>
    <izvorni_sadrzaj>
      <item>Toni Zahtila, OIB 11012089117, Prilaz Kršin 7,52220 Labin</item>
      <item>I. policijska postaja Rijeka, Đure Šporera 4,51000 Rijeka</item>
      <item>Javnost</item>
    </izvorni_sadrzaj>
    <derivirana_varijabla naziv="DomainObject.Predmet.SudioniciListAdressOIB_1">
      <item>Toni Zahtila, OIB 11012089117, Prilaz Kršin 7,52220 Labin</item>
      <item>I. policijska postaja Rijeka, Đure Šporera 4,51000 Rijeka</item>
      <item>Javnost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11012089117</item>
      <item>, OIB null</item>
      <item>, OIB null</item>
    </izvorni_sadrzaj>
    <derivirana_varijabla naziv="DomainObject.Predmet.SudioniciListNazivOIB_1">
      <item>, OIB 11012089117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svibnja 2023.</izvorni_sadrzaj>
    <derivirana_varijabla naziv="DomainObject.Predmet.DatumPocetkaProcesa_1">31. svibnja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sprječavanju nereda na športskim natjecanjima</item>
    </izvorni_sadrzaj>
    <derivirana_varijabla naziv="DomainObject.ZakonPravilnikList_1">
      <item>Zakon o sprječavanju nereda na športskim natjecanjima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Toni Zahtila, Prilaz Kršin 7, 52220 Labin, OIB: 11012089117, rođen-a 26.09.1991., mjesto rođenja Pula (Pula)</item>
    </izvorni_sadrzaj>
    <derivirana_varijabla naziv="DomainObject.Predmet.OkrivljenikAdresaMjestoRodjenjaList_1">
      <item>Toni Zahtila, Prilaz Kršin 7, 52220 Labin, OIB: 11012089117, rođen-a 26.09.1991., mjesto rođenja Pula (Pula)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B2B54B-4DD7-422C-B999-BE71E9274EB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5</properties:Pages>
  <properties:Words>1977</properties:Words>
  <properties:Characters>10846</properties:Characters>
  <properties:Lines>238</properties:Lines>
  <properties:Paragraphs>60</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12803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2026-04-17T10:20:00Z</dcterms:created>
  <dc:creator>Marko Maljevac</dc:creator>
  <dc:description/>
  <cp:keywords/>
  <cp:lastModifiedBy>Sanja Crljen Mrvoš</cp:lastModifiedBy>
  <cp:lastPrinted>2026-04-20T11:54:00Z</cp:lastPrinted>
  <dcterms:modified xmlns:xsi="http://www.w3.org/2001/XMLSchema-instance" xsi:type="dcterms:W3CDTF">2026-04-20T11:57:00Z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Pp-1979/2023-9 / Odluka - Presuda - osuđujuća (Pp-1979-2023 Toni Zahtila čl 4. st 1 toč 5 i čl. 39.ZSNSN nk bez mjere + oduzim. predmeta.docx)</vt:lpwstr>
  </prop:property>
  <prop:property fmtid="{D5CDD505-2E9C-101B-9397-08002B2CF9AE}" pid="4" name="CC_coloring">
    <vt:bool>false</vt:bool>
  </prop:property>
  <prop:property fmtid="{D5CDD505-2E9C-101B-9397-08002B2CF9AE}" pid="5" name="BrojStranica">
    <vt:i4>5</vt:i4>
  </prop:property>
</prop:Properties>
</file>